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1FE139" w14:textId="77777777" w:rsidR="00037187" w:rsidRDefault="00037187" w:rsidP="00705D66">
      <w:pPr>
        <w:pStyle w:val="Title"/>
        <w:rPr>
          <w:color w:val="000000" w:themeColor="text1"/>
        </w:rPr>
      </w:pPr>
      <w:r>
        <w:rPr>
          <w:color w:val="000000" w:themeColor="text1"/>
        </w:rPr>
        <w:t xml:space="preserve">Resume </w:t>
      </w:r>
    </w:p>
    <w:p w14:paraId="07FE9341" w14:textId="730FC123" w:rsidR="00705D66" w:rsidRPr="00037187" w:rsidRDefault="00037187" w:rsidP="00037187">
      <w:pPr>
        <w:pStyle w:val="Title"/>
        <w:rPr>
          <w:color w:val="000000" w:themeColor="text1"/>
        </w:rPr>
      </w:pPr>
      <w:r>
        <w:rPr>
          <w:color w:val="000000" w:themeColor="text1"/>
        </w:rPr>
        <w:t>Fabrizio Depascale</w:t>
      </w:r>
    </w:p>
    <w:p w14:paraId="6074A2C1" w14:textId="6F67B4C8" w:rsidR="004B2BD3" w:rsidRPr="00037187" w:rsidRDefault="00037187" w:rsidP="004B2BD3">
      <w:pPr>
        <w:pStyle w:val="ContactInformation"/>
        <w:ind w:left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 Dixon Street</w:t>
      </w:r>
      <w:r w:rsidR="00D072BB" w:rsidRPr="00037187">
        <w:rPr>
          <w:color w:val="000000" w:themeColor="text1"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>2000</w:t>
      </w:r>
      <w:r w:rsidR="00D072BB" w:rsidRPr="00037187">
        <w:rPr>
          <w:color w:val="000000" w:themeColor="text1"/>
          <w:sz w:val="24"/>
          <w:szCs w:val="24"/>
        </w:rPr>
        <w:t>, Sydney</w:t>
      </w:r>
      <w:r w:rsidR="00D072BB" w:rsidRPr="00037187">
        <w:rPr>
          <w:color w:val="000000" w:themeColor="text1"/>
          <w:sz w:val="24"/>
          <w:szCs w:val="24"/>
        </w:rPr>
        <w:tab/>
      </w:r>
      <w:r w:rsidR="00D072BB" w:rsidRPr="00037187">
        <w:rPr>
          <w:color w:val="000000" w:themeColor="text1"/>
          <w:sz w:val="24"/>
          <w:szCs w:val="24"/>
        </w:rPr>
        <w:tab/>
      </w:r>
      <w:r w:rsidR="0005628D" w:rsidRPr="00037187">
        <w:rPr>
          <w:color w:val="000000" w:themeColor="text1"/>
          <w:sz w:val="24"/>
          <w:szCs w:val="24"/>
        </w:rPr>
        <w:t xml:space="preserve">                          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  <w:t xml:space="preserve"> </w:t>
      </w:r>
      <w:r w:rsidR="0005628D" w:rsidRPr="00037187">
        <w:rPr>
          <w:color w:val="000000" w:themeColor="text1"/>
          <w:sz w:val="24"/>
          <w:szCs w:val="24"/>
        </w:rPr>
        <w:t>Mobile: 0420 603248</w:t>
      </w:r>
      <w:r w:rsidR="00D072BB" w:rsidRPr="00037187">
        <w:rPr>
          <w:color w:val="000000" w:themeColor="text1"/>
          <w:sz w:val="24"/>
          <w:szCs w:val="24"/>
        </w:rPr>
        <w:tab/>
      </w:r>
      <w:r w:rsidR="00D072BB" w:rsidRPr="00037187">
        <w:rPr>
          <w:color w:val="000000" w:themeColor="text1"/>
          <w:sz w:val="24"/>
          <w:szCs w:val="24"/>
        </w:rPr>
        <w:tab/>
        <w:t xml:space="preserve">                                           </w:t>
      </w:r>
      <w:r w:rsidR="006E7D1D" w:rsidRPr="00037187">
        <w:rPr>
          <w:color w:val="000000" w:themeColor="text1"/>
          <w:sz w:val="24"/>
          <w:szCs w:val="24"/>
        </w:rPr>
        <w:t>E</w:t>
      </w:r>
      <w:r w:rsidR="00943DDB" w:rsidRPr="00037187">
        <w:rPr>
          <w:color w:val="000000" w:themeColor="text1"/>
          <w:sz w:val="24"/>
          <w:szCs w:val="24"/>
        </w:rPr>
        <w:t xml:space="preserve">-mail: </w:t>
      </w:r>
      <w:r w:rsidR="00694B97" w:rsidRPr="00037187">
        <w:rPr>
          <w:color w:val="000000" w:themeColor="text1"/>
          <w:sz w:val="24"/>
          <w:szCs w:val="24"/>
        </w:rPr>
        <w:t>fabrizio.depascale@gmail.com</w:t>
      </w:r>
      <w:r w:rsidR="00943DDB" w:rsidRPr="00037187">
        <w:rPr>
          <w:color w:val="000000" w:themeColor="text1"/>
          <w:sz w:val="24"/>
          <w:szCs w:val="24"/>
        </w:rPr>
        <w:t xml:space="preserve"> </w:t>
      </w:r>
      <w:r w:rsidR="0005628D" w:rsidRPr="00037187">
        <w:rPr>
          <w:color w:val="000000" w:themeColor="text1"/>
          <w:sz w:val="24"/>
          <w:szCs w:val="24"/>
        </w:rPr>
        <w:tab/>
      </w:r>
      <w:r w:rsidR="0005628D" w:rsidRPr="00037187">
        <w:rPr>
          <w:color w:val="000000" w:themeColor="text1"/>
          <w:sz w:val="24"/>
          <w:szCs w:val="24"/>
        </w:rPr>
        <w:tab/>
      </w:r>
      <w:r w:rsidR="0005628D" w:rsidRPr="00037187">
        <w:rPr>
          <w:color w:val="000000" w:themeColor="text1"/>
          <w:sz w:val="24"/>
          <w:szCs w:val="24"/>
        </w:rPr>
        <w:tab/>
        <w:t xml:space="preserve">              </w:t>
      </w:r>
      <w:r w:rsidR="004F7331" w:rsidRPr="00037187">
        <w:rPr>
          <w:color w:val="000000" w:themeColor="text1"/>
          <w:sz w:val="24"/>
          <w:szCs w:val="24"/>
        </w:rPr>
        <w:t xml:space="preserve">DOB: 06/08/1987   </w:t>
      </w:r>
      <w:r w:rsidR="004F7331" w:rsidRPr="00037187">
        <w:rPr>
          <w:color w:val="000000" w:themeColor="text1"/>
          <w:sz w:val="24"/>
          <w:szCs w:val="24"/>
        </w:rPr>
        <w:tab/>
      </w:r>
    </w:p>
    <w:p w14:paraId="524264D3" w14:textId="565C44B4" w:rsidR="004F7331" w:rsidRPr="00037187" w:rsidRDefault="004F7331" w:rsidP="002F5D1D">
      <w:pPr>
        <w:pStyle w:val="IntenseQuote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Career Profile</w:t>
      </w:r>
      <w:r w:rsidRPr="00037187">
        <w:rPr>
          <w:color w:val="000000" w:themeColor="text1"/>
          <w:sz w:val="24"/>
          <w:szCs w:val="24"/>
        </w:rPr>
        <w:tab/>
      </w:r>
    </w:p>
    <w:p w14:paraId="3B90D1DE" w14:textId="2433FD3B" w:rsidR="004B2BD3" w:rsidRPr="00037187" w:rsidRDefault="004B2BD3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 xml:space="preserve">I’m passionate, energetic and profession engaged.  </w:t>
      </w:r>
    </w:p>
    <w:p w14:paraId="2F4DAB8E" w14:textId="7FDBF9B6" w:rsidR="004F7331" w:rsidRPr="00037187" w:rsidRDefault="00661DA8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>I’m studying in Sydney a M</w:t>
      </w:r>
      <w:r w:rsidR="004F7331" w:rsidRPr="00037187">
        <w:rPr>
          <w:color w:val="000000" w:themeColor="text1"/>
          <w:sz w:val="24"/>
          <w:szCs w:val="24"/>
        </w:rPr>
        <w:t xml:space="preserve">aster in Hotel Management that will finish April 2015. </w:t>
      </w:r>
    </w:p>
    <w:p w14:paraId="5165A5AD" w14:textId="154F7AA1" w:rsidR="001A703D" w:rsidRPr="00037187" w:rsidRDefault="001A703D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 xml:space="preserve">I think that in the Hospitality the customer service is as important as the product quality. </w:t>
      </w:r>
    </w:p>
    <w:p w14:paraId="35D1FDCB" w14:textId="6A216227" w:rsidR="00661DA8" w:rsidRPr="00037187" w:rsidRDefault="00661DA8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>I’m a Chef de Rang / Section Waiter with experience.</w:t>
      </w:r>
    </w:p>
    <w:p w14:paraId="2FE8BDA1" w14:textId="2F74B9D0" w:rsidR="00661DA8" w:rsidRPr="00037187" w:rsidRDefault="00661DA8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 xml:space="preserve">I have a Bachelor in Tourism. </w:t>
      </w:r>
    </w:p>
    <w:p w14:paraId="6EF752D2" w14:textId="24063247" w:rsidR="004F7331" w:rsidRPr="00037187" w:rsidRDefault="004F7331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 xml:space="preserve">I have food </w:t>
      </w:r>
      <w:r w:rsidR="00175904" w:rsidRPr="00037187">
        <w:rPr>
          <w:color w:val="000000" w:themeColor="text1"/>
          <w:sz w:val="24"/>
          <w:szCs w:val="24"/>
        </w:rPr>
        <w:t xml:space="preserve">and wine </w:t>
      </w:r>
      <w:r w:rsidR="001A703D" w:rsidRPr="00037187">
        <w:rPr>
          <w:color w:val="000000" w:themeColor="text1"/>
          <w:sz w:val="24"/>
          <w:szCs w:val="24"/>
        </w:rPr>
        <w:t>knowledge</w:t>
      </w:r>
      <w:r w:rsidRPr="00037187">
        <w:rPr>
          <w:color w:val="000000" w:themeColor="text1"/>
          <w:sz w:val="24"/>
          <w:szCs w:val="24"/>
        </w:rPr>
        <w:t xml:space="preserve">. </w:t>
      </w:r>
    </w:p>
    <w:p w14:paraId="78A2DB2C" w14:textId="1CC3A05E" w:rsidR="004F7331" w:rsidRPr="00037187" w:rsidRDefault="004F7331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>I have barista skills with coffee art and work experiences.</w:t>
      </w:r>
    </w:p>
    <w:p w14:paraId="6D7CC5DC" w14:textId="17EBF012" w:rsidR="004F7331" w:rsidRPr="00037187" w:rsidRDefault="004F7331" w:rsidP="002F5D1D">
      <w:pPr>
        <w:pStyle w:val="ListParagraph"/>
        <w:numPr>
          <w:ilvl w:val="0"/>
          <w:numId w:val="7"/>
        </w:numPr>
        <w:jc w:val="both"/>
        <w:rPr>
          <w:color w:val="000000" w:themeColor="text1"/>
        </w:rPr>
      </w:pPr>
      <w:r w:rsidRPr="00037187">
        <w:rPr>
          <w:color w:val="000000" w:themeColor="text1"/>
          <w:sz w:val="24"/>
          <w:szCs w:val="24"/>
        </w:rPr>
        <w:t>I have Bartender skills and work experiences.</w:t>
      </w:r>
    </w:p>
    <w:p w14:paraId="01BD938B" w14:textId="77777777" w:rsidR="004F7331" w:rsidRPr="00037187" w:rsidRDefault="004F7331" w:rsidP="002F5D1D">
      <w:pPr>
        <w:jc w:val="both"/>
        <w:rPr>
          <w:color w:val="000000" w:themeColor="text1"/>
        </w:rPr>
      </w:pPr>
    </w:p>
    <w:p w14:paraId="60D1F018" w14:textId="79F42656" w:rsidR="004F7331" w:rsidRPr="00037187" w:rsidRDefault="00661DA8" w:rsidP="002F5D1D">
      <w:pPr>
        <w:pStyle w:val="IntenseQuote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Professional Experience</w:t>
      </w:r>
    </w:p>
    <w:p w14:paraId="0A4E1B98" w14:textId="77777777" w:rsidR="00037187" w:rsidRDefault="00037187" w:rsidP="005B14FE">
      <w:pPr>
        <w:jc w:val="both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037187">
        <w:rPr>
          <w:rFonts w:asciiTheme="majorHAnsi" w:hAnsiTheme="majorHAnsi" w:cs="Helvetica"/>
          <w:b/>
          <w:color w:val="262626"/>
          <w:sz w:val="24"/>
          <w:szCs w:val="24"/>
        </w:rPr>
        <w:t>Sepia Restaurant - 2014 SMH Good Food Guide - Restaurant of the Year, Three Chefs Hats</w:t>
      </w:r>
      <w:r w:rsidR="005B14FE" w:rsidRPr="00037187">
        <w:rPr>
          <w:rFonts w:asciiTheme="majorHAnsi" w:hAnsiTheme="majorHAnsi"/>
          <w:b/>
          <w:color w:val="000000" w:themeColor="text1"/>
          <w:sz w:val="24"/>
          <w:szCs w:val="24"/>
        </w:rPr>
        <w:t xml:space="preserve"> </w:t>
      </w:r>
    </w:p>
    <w:p w14:paraId="65157701" w14:textId="7185408D" w:rsidR="005B14FE" w:rsidRDefault="005B14FE" w:rsidP="005B14FE">
      <w:pPr>
        <w:jc w:val="both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037187">
        <w:rPr>
          <w:rFonts w:asciiTheme="majorHAnsi" w:hAnsiTheme="majorHAnsi"/>
          <w:b/>
          <w:color w:val="000000" w:themeColor="text1"/>
          <w:sz w:val="24"/>
          <w:szCs w:val="24"/>
        </w:rPr>
        <w:t>October 2014 – still working</w:t>
      </w:r>
    </w:p>
    <w:p w14:paraId="5E5379F4" w14:textId="77777777" w:rsidR="00037187" w:rsidRPr="00037187" w:rsidRDefault="00037187" w:rsidP="00037187">
      <w:pPr>
        <w:jc w:val="both"/>
        <w:rPr>
          <w:sz w:val="24"/>
          <w:szCs w:val="24"/>
        </w:rPr>
      </w:pPr>
      <w:r w:rsidRPr="00037187">
        <w:rPr>
          <w:sz w:val="24"/>
          <w:szCs w:val="24"/>
        </w:rPr>
        <w:t xml:space="preserve">Sydney Morning Herald restaurant critic Terry </w:t>
      </w:r>
      <w:proofErr w:type="spellStart"/>
      <w:r w:rsidRPr="00037187">
        <w:rPr>
          <w:sz w:val="24"/>
          <w:szCs w:val="24"/>
        </w:rPr>
        <w:t>Durack</w:t>
      </w:r>
      <w:proofErr w:type="spellEnd"/>
      <w:r w:rsidRPr="00037187">
        <w:rPr>
          <w:sz w:val="24"/>
          <w:szCs w:val="24"/>
        </w:rPr>
        <w:t xml:space="preserve"> describes the cuisine as: "smoky, sweet, crunchy, creamy, soft, gentle, toasty, scented, clear, </w:t>
      </w:r>
      <w:proofErr w:type="spellStart"/>
      <w:r w:rsidRPr="00037187">
        <w:rPr>
          <w:sz w:val="24"/>
          <w:szCs w:val="24"/>
        </w:rPr>
        <w:t>brothy</w:t>
      </w:r>
      <w:proofErr w:type="spellEnd"/>
      <w:r w:rsidRPr="00037187">
        <w:rPr>
          <w:sz w:val="24"/>
          <w:szCs w:val="24"/>
        </w:rPr>
        <w:t xml:space="preserve">, earthy, floral. The focus is on texture and contrast even more than taste - there's always a crunch, always a cream. It's like the </w:t>
      </w:r>
      <w:proofErr w:type="gramStart"/>
      <w:r w:rsidRPr="00037187">
        <w:rPr>
          <w:sz w:val="24"/>
          <w:szCs w:val="24"/>
        </w:rPr>
        <w:t>love-child</w:t>
      </w:r>
      <w:proofErr w:type="gramEnd"/>
      <w:r w:rsidRPr="00037187">
        <w:rPr>
          <w:sz w:val="24"/>
          <w:szCs w:val="24"/>
        </w:rPr>
        <w:t xml:space="preserve"> of Tetsuya </w:t>
      </w:r>
      <w:proofErr w:type="spellStart"/>
      <w:r w:rsidRPr="00037187">
        <w:rPr>
          <w:sz w:val="24"/>
          <w:szCs w:val="24"/>
        </w:rPr>
        <w:t>Wakuda</w:t>
      </w:r>
      <w:proofErr w:type="spellEnd"/>
      <w:r w:rsidRPr="00037187">
        <w:rPr>
          <w:sz w:val="24"/>
          <w:szCs w:val="24"/>
        </w:rPr>
        <w:t xml:space="preserve"> and Rene </w:t>
      </w:r>
      <w:proofErr w:type="spellStart"/>
      <w:r w:rsidRPr="00037187">
        <w:rPr>
          <w:sz w:val="24"/>
          <w:szCs w:val="24"/>
        </w:rPr>
        <w:t>Redzepi</w:t>
      </w:r>
      <w:proofErr w:type="spellEnd"/>
      <w:r w:rsidRPr="00037187">
        <w:rPr>
          <w:sz w:val="24"/>
          <w:szCs w:val="24"/>
        </w:rPr>
        <w:t xml:space="preserve"> of </w:t>
      </w:r>
      <w:proofErr w:type="spellStart"/>
      <w:r w:rsidRPr="00037187">
        <w:rPr>
          <w:sz w:val="24"/>
          <w:szCs w:val="24"/>
        </w:rPr>
        <w:t>Noma</w:t>
      </w:r>
      <w:proofErr w:type="spellEnd"/>
      <w:r w:rsidRPr="00037187">
        <w:rPr>
          <w:sz w:val="24"/>
          <w:szCs w:val="24"/>
        </w:rPr>
        <w:t xml:space="preserve">; a Nordic </w:t>
      </w:r>
      <w:proofErr w:type="spellStart"/>
      <w:r w:rsidRPr="00037187">
        <w:rPr>
          <w:sz w:val="24"/>
          <w:szCs w:val="24"/>
        </w:rPr>
        <w:t>kaiseki</w:t>
      </w:r>
      <w:proofErr w:type="spellEnd"/>
      <w:r w:rsidRPr="00037187">
        <w:rPr>
          <w:sz w:val="24"/>
          <w:szCs w:val="24"/>
        </w:rPr>
        <w:t>.</w:t>
      </w:r>
    </w:p>
    <w:p w14:paraId="61B02FF1" w14:textId="77777777" w:rsidR="005B14FE" w:rsidRPr="00037187" w:rsidRDefault="005B14FE" w:rsidP="005B14FE">
      <w:pPr>
        <w:rPr>
          <w:b/>
          <w:color w:val="000000" w:themeColor="text1"/>
          <w:sz w:val="24"/>
          <w:szCs w:val="24"/>
        </w:rPr>
      </w:pPr>
    </w:p>
    <w:p w14:paraId="3F2C1C4C" w14:textId="77777777" w:rsidR="005B14FE" w:rsidRPr="00037187" w:rsidRDefault="005B14FE" w:rsidP="005B14FE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1A467118" w14:textId="3781F6D4" w:rsidR="005B14FE" w:rsidRPr="00037187" w:rsidRDefault="005B14FE" w:rsidP="005B14FE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Food and Beverage Attendant</w:t>
      </w:r>
    </w:p>
    <w:p w14:paraId="1B6D6543" w14:textId="77777777" w:rsidR="005B14FE" w:rsidRPr="00037187" w:rsidRDefault="005B14FE" w:rsidP="005B14FE">
      <w:pPr>
        <w:rPr>
          <w:b/>
          <w:color w:val="000000" w:themeColor="text1"/>
          <w:sz w:val="24"/>
          <w:szCs w:val="24"/>
        </w:rPr>
      </w:pPr>
    </w:p>
    <w:p w14:paraId="76FE4EBD" w14:textId="4C0C3C5E" w:rsidR="004F7331" w:rsidRPr="00037187" w:rsidRDefault="0070481B" w:rsidP="002F5D1D">
      <w:pPr>
        <w:jc w:val="both"/>
        <w:rPr>
          <w:b/>
          <w:color w:val="000000" w:themeColor="text1"/>
          <w:sz w:val="24"/>
          <w:szCs w:val="24"/>
        </w:rPr>
      </w:pPr>
      <w:proofErr w:type="spellStart"/>
      <w:r w:rsidRPr="00037187">
        <w:rPr>
          <w:b/>
          <w:color w:val="000000" w:themeColor="text1"/>
          <w:sz w:val="24"/>
          <w:szCs w:val="24"/>
        </w:rPr>
        <w:t>Castiglion</w:t>
      </w:r>
      <w:proofErr w:type="spellEnd"/>
      <w:r w:rsidRPr="00037187">
        <w:rPr>
          <w:b/>
          <w:color w:val="000000" w:themeColor="text1"/>
          <w:sz w:val="24"/>
          <w:szCs w:val="24"/>
        </w:rPr>
        <w:t xml:space="preserve"> Del </w:t>
      </w:r>
      <w:proofErr w:type="spellStart"/>
      <w:r w:rsidRPr="00037187">
        <w:rPr>
          <w:b/>
          <w:color w:val="000000" w:themeColor="text1"/>
          <w:sz w:val="24"/>
          <w:szCs w:val="24"/>
        </w:rPr>
        <w:t>Bosco</w:t>
      </w:r>
      <w:proofErr w:type="spellEnd"/>
      <w:r w:rsidRPr="00037187">
        <w:rPr>
          <w:b/>
          <w:color w:val="000000" w:themeColor="text1"/>
          <w:sz w:val="24"/>
          <w:szCs w:val="24"/>
        </w:rPr>
        <w:t xml:space="preserve">, Tuscany, Italy </w:t>
      </w:r>
    </w:p>
    <w:p w14:paraId="37AB2F6E" w14:textId="3D476428" w:rsidR="006E4437" w:rsidRPr="00037187" w:rsidRDefault="006E4437" w:rsidP="002F5D1D">
      <w:pPr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 xml:space="preserve">July to October 2014 </w:t>
      </w:r>
    </w:p>
    <w:p w14:paraId="56F15BBC" w14:textId="6200E038" w:rsidR="00DD14B1" w:rsidRPr="00037187" w:rsidRDefault="00E86C5B" w:rsidP="002F5D1D">
      <w:p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Situated in the Val </w:t>
      </w:r>
      <w:proofErr w:type="spellStart"/>
      <w:r w:rsidRPr="00037187">
        <w:rPr>
          <w:color w:val="000000" w:themeColor="text1"/>
          <w:sz w:val="24"/>
          <w:szCs w:val="24"/>
        </w:rPr>
        <w:t>d’Orcia</w:t>
      </w:r>
      <w:proofErr w:type="spellEnd"/>
      <w:r w:rsidRPr="00037187">
        <w:rPr>
          <w:color w:val="000000" w:themeColor="text1"/>
          <w:sz w:val="24"/>
          <w:szCs w:val="24"/>
        </w:rPr>
        <w:t>, Tuscany, one of the more suggestive locality of Italy</w:t>
      </w:r>
      <w:r w:rsidR="0070481B" w:rsidRPr="00037187">
        <w:rPr>
          <w:color w:val="000000" w:themeColor="text1"/>
          <w:sz w:val="24"/>
          <w:szCs w:val="24"/>
        </w:rPr>
        <w:t xml:space="preserve"> and UNESCO world heritage sites since </w:t>
      </w:r>
      <w:proofErr w:type="gramStart"/>
      <w:r w:rsidR="0070481B" w:rsidRPr="00037187">
        <w:rPr>
          <w:color w:val="000000" w:themeColor="text1"/>
          <w:sz w:val="24"/>
          <w:szCs w:val="24"/>
        </w:rPr>
        <w:t xml:space="preserve">2004 </w:t>
      </w:r>
      <w:r w:rsidRPr="00037187">
        <w:rPr>
          <w:color w:val="000000" w:themeColor="text1"/>
          <w:sz w:val="24"/>
          <w:szCs w:val="24"/>
        </w:rPr>
        <w:t>.</w:t>
      </w:r>
      <w:proofErr w:type="gramEnd"/>
      <w:r w:rsidRPr="00037187">
        <w:rPr>
          <w:color w:val="000000" w:themeColor="text1"/>
          <w:sz w:val="24"/>
          <w:szCs w:val="24"/>
        </w:rPr>
        <w:t xml:space="preserve"> The five star </w:t>
      </w:r>
      <w:proofErr w:type="gramStart"/>
      <w:r w:rsidRPr="00037187">
        <w:rPr>
          <w:color w:val="000000" w:themeColor="text1"/>
          <w:sz w:val="24"/>
          <w:szCs w:val="24"/>
        </w:rPr>
        <w:t>luxury</w:t>
      </w:r>
      <w:proofErr w:type="gramEnd"/>
      <w:r w:rsidRPr="00037187">
        <w:rPr>
          <w:color w:val="000000" w:themeColor="text1"/>
          <w:sz w:val="24"/>
          <w:szCs w:val="24"/>
        </w:rPr>
        <w:t xml:space="preserve"> </w:t>
      </w:r>
      <w:r w:rsidR="002F5D1D" w:rsidRPr="00037187">
        <w:rPr>
          <w:color w:val="000000" w:themeColor="text1"/>
          <w:sz w:val="24"/>
          <w:szCs w:val="24"/>
        </w:rPr>
        <w:t>Estate has 9 restored farmhouse (around 500 m</w:t>
      </w:r>
      <w:r w:rsidR="002F5D1D" w:rsidRPr="00037187">
        <w:rPr>
          <w:color w:val="000000" w:themeColor="text1"/>
          <w:sz w:val="24"/>
          <w:szCs w:val="24"/>
          <w:vertAlign w:val="superscript"/>
        </w:rPr>
        <w:t xml:space="preserve">2 </w:t>
      </w:r>
      <w:r w:rsidR="002F5D1D" w:rsidRPr="00037187">
        <w:rPr>
          <w:color w:val="000000" w:themeColor="text1"/>
          <w:sz w:val="24"/>
          <w:szCs w:val="24"/>
        </w:rPr>
        <w:t>each) that has become luxury villas and 27 suites (from 50 to 183 m</w:t>
      </w:r>
      <w:r w:rsidR="002F5D1D" w:rsidRPr="00037187">
        <w:rPr>
          <w:color w:val="000000" w:themeColor="text1"/>
          <w:sz w:val="24"/>
          <w:szCs w:val="24"/>
          <w:vertAlign w:val="superscript"/>
        </w:rPr>
        <w:t>2</w:t>
      </w:r>
      <w:r w:rsidR="002F5D1D" w:rsidRPr="00037187">
        <w:rPr>
          <w:color w:val="000000" w:themeColor="text1"/>
          <w:sz w:val="24"/>
          <w:szCs w:val="24"/>
        </w:rPr>
        <w:t xml:space="preserve">). There are 2 </w:t>
      </w:r>
      <w:r w:rsidR="0070481B" w:rsidRPr="00037187">
        <w:rPr>
          <w:color w:val="000000" w:themeColor="text1"/>
          <w:sz w:val="24"/>
          <w:szCs w:val="24"/>
        </w:rPr>
        <w:t>restaurants, the main</w:t>
      </w:r>
      <w:r w:rsidR="002F5D1D" w:rsidRPr="00037187">
        <w:rPr>
          <w:color w:val="000000" w:themeColor="text1"/>
          <w:sz w:val="24"/>
          <w:szCs w:val="24"/>
        </w:rPr>
        <w:t xml:space="preserve"> is a </w:t>
      </w:r>
      <w:r w:rsidR="0070481B" w:rsidRPr="00037187">
        <w:rPr>
          <w:color w:val="000000" w:themeColor="text1"/>
          <w:sz w:val="24"/>
          <w:szCs w:val="24"/>
        </w:rPr>
        <w:t xml:space="preserve">5 stars luxury </w:t>
      </w:r>
      <w:r w:rsidR="002F5D1D" w:rsidRPr="00037187">
        <w:rPr>
          <w:color w:val="000000" w:themeColor="text1"/>
          <w:sz w:val="24"/>
          <w:szCs w:val="24"/>
        </w:rPr>
        <w:t xml:space="preserve">fine dining and the other is </w:t>
      </w:r>
      <w:proofErr w:type="gramStart"/>
      <w:r w:rsidR="002F5D1D" w:rsidRPr="00037187">
        <w:rPr>
          <w:color w:val="000000" w:themeColor="text1"/>
          <w:sz w:val="24"/>
          <w:szCs w:val="24"/>
        </w:rPr>
        <w:t>a</w:t>
      </w:r>
      <w:proofErr w:type="gramEnd"/>
      <w:r w:rsidR="002F5D1D" w:rsidRPr="00037187">
        <w:rPr>
          <w:color w:val="000000" w:themeColor="text1"/>
          <w:sz w:val="24"/>
          <w:szCs w:val="24"/>
        </w:rPr>
        <w:t xml:space="preserve"> </w:t>
      </w:r>
      <w:proofErr w:type="spellStart"/>
      <w:r w:rsidR="002F5D1D" w:rsidRPr="00037187">
        <w:rPr>
          <w:color w:val="000000" w:themeColor="text1"/>
          <w:sz w:val="24"/>
          <w:szCs w:val="24"/>
        </w:rPr>
        <w:t>Osteria</w:t>
      </w:r>
      <w:proofErr w:type="spellEnd"/>
      <w:r w:rsidR="002F5D1D" w:rsidRPr="00037187">
        <w:rPr>
          <w:color w:val="000000" w:themeColor="text1"/>
          <w:sz w:val="24"/>
          <w:szCs w:val="24"/>
        </w:rPr>
        <w:t>, both offer</w:t>
      </w:r>
      <w:r w:rsidR="0070481B" w:rsidRPr="00037187">
        <w:rPr>
          <w:color w:val="000000" w:themeColor="text1"/>
          <w:sz w:val="24"/>
          <w:szCs w:val="24"/>
        </w:rPr>
        <w:t>s</w:t>
      </w:r>
      <w:r w:rsidR="002F5D1D" w:rsidRPr="00037187">
        <w:rPr>
          <w:color w:val="000000" w:themeColor="text1"/>
          <w:sz w:val="24"/>
          <w:szCs w:val="24"/>
        </w:rPr>
        <w:t xml:space="preserve"> cuisine created by the </w:t>
      </w:r>
      <w:r w:rsidR="002F5D1D" w:rsidRPr="00037187">
        <w:rPr>
          <w:color w:val="000000" w:themeColor="text1"/>
          <w:sz w:val="24"/>
          <w:szCs w:val="24"/>
        </w:rPr>
        <w:lastRenderedPageBreak/>
        <w:t xml:space="preserve">experience of chef Enrico </w:t>
      </w:r>
      <w:proofErr w:type="spellStart"/>
      <w:r w:rsidR="002F5D1D" w:rsidRPr="00037187">
        <w:rPr>
          <w:color w:val="000000" w:themeColor="text1"/>
          <w:sz w:val="24"/>
          <w:szCs w:val="24"/>
        </w:rPr>
        <w:t>Figliuolo</w:t>
      </w:r>
      <w:proofErr w:type="spellEnd"/>
      <w:r w:rsidR="002F5D1D" w:rsidRPr="00037187">
        <w:rPr>
          <w:color w:val="000000" w:themeColor="text1"/>
          <w:sz w:val="24"/>
          <w:szCs w:val="24"/>
        </w:rPr>
        <w:t xml:space="preserve">. </w:t>
      </w:r>
      <w:proofErr w:type="spellStart"/>
      <w:r w:rsidR="002F5D1D" w:rsidRPr="00037187">
        <w:rPr>
          <w:color w:val="000000" w:themeColor="text1"/>
          <w:sz w:val="24"/>
          <w:szCs w:val="24"/>
        </w:rPr>
        <w:t>Castiglion</w:t>
      </w:r>
      <w:proofErr w:type="spellEnd"/>
      <w:r w:rsidR="002F5D1D" w:rsidRPr="00037187">
        <w:rPr>
          <w:color w:val="000000" w:themeColor="text1"/>
          <w:sz w:val="24"/>
          <w:szCs w:val="24"/>
        </w:rPr>
        <w:t xml:space="preserve"> del </w:t>
      </w:r>
      <w:proofErr w:type="spellStart"/>
      <w:r w:rsidR="002F5D1D" w:rsidRPr="00037187">
        <w:rPr>
          <w:color w:val="000000" w:themeColor="text1"/>
          <w:sz w:val="24"/>
          <w:szCs w:val="24"/>
        </w:rPr>
        <w:t>Bosco</w:t>
      </w:r>
      <w:proofErr w:type="spellEnd"/>
      <w:r w:rsidR="002F5D1D" w:rsidRPr="00037187">
        <w:rPr>
          <w:color w:val="000000" w:themeColor="text1"/>
          <w:sz w:val="24"/>
          <w:szCs w:val="24"/>
        </w:rPr>
        <w:t xml:space="preserve"> has also a 19 holes golf camp, a church with ancient </w:t>
      </w:r>
      <w:r w:rsidR="0070481B" w:rsidRPr="00037187">
        <w:rPr>
          <w:color w:val="000000" w:themeColor="text1"/>
          <w:sz w:val="24"/>
          <w:szCs w:val="24"/>
        </w:rPr>
        <w:t>fresco</w:t>
      </w:r>
      <w:r w:rsidR="00705D66" w:rsidRPr="00037187">
        <w:rPr>
          <w:color w:val="000000" w:themeColor="text1"/>
          <w:sz w:val="24"/>
          <w:szCs w:val="24"/>
        </w:rPr>
        <w:t>es</w:t>
      </w:r>
      <w:r w:rsidR="0070481B" w:rsidRPr="00037187">
        <w:rPr>
          <w:color w:val="000000" w:themeColor="text1"/>
          <w:sz w:val="24"/>
          <w:szCs w:val="24"/>
        </w:rPr>
        <w:t xml:space="preserve"> by </w:t>
      </w:r>
      <w:proofErr w:type="spellStart"/>
      <w:r w:rsidR="0070481B" w:rsidRPr="00037187">
        <w:rPr>
          <w:color w:val="000000" w:themeColor="text1"/>
          <w:sz w:val="24"/>
          <w:szCs w:val="24"/>
        </w:rPr>
        <w:t>Pietro</w:t>
      </w:r>
      <w:proofErr w:type="spellEnd"/>
      <w:r w:rsidR="0070481B" w:rsidRPr="00037187">
        <w:rPr>
          <w:color w:val="000000" w:themeColor="text1"/>
          <w:sz w:val="24"/>
          <w:szCs w:val="24"/>
        </w:rPr>
        <w:t xml:space="preserve"> Lorenzetti</w:t>
      </w:r>
      <w:r w:rsidR="002F5D1D" w:rsidRPr="00037187">
        <w:rPr>
          <w:color w:val="000000" w:themeColor="text1"/>
          <w:sz w:val="24"/>
          <w:szCs w:val="24"/>
        </w:rPr>
        <w:t xml:space="preserve"> and a castle of the medieval, </w:t>
      </w:r>
      <w:r w:rsidR="00705D66" w:rsidRPr="00037187">
        <w:rPr>
          <w:color w:val="000000" w:themeColor="text1"/>
          <w:sz w:val="24"/>
          <w:szCs w:val="24"/>
        </w:rPr>
        <w:t>a</w:t>
      </w:r>
      <w:r w:rsidR="002F5D1D" w:rsidRPr="00037187">
        <w:rPr>
          <w:color w:val="000000" w:themeColor="text1"/>
          <w:sz w:val="24"/>
          <w:szCs w:val="24"/>
        </w:rPr>
        <w:t xml:space="preserve"> heliport and </w:t>
      </w:r>
      <w:r w:rsidR="00705D66" w:rsidRPr="00037187">
        <w:rPr>
          <w:color w:val="000000" w:themeColor="text1"/>
          <w:sz w:val="24"/>
          <w:szCs w:val="24"/>
        </w:rPr>
        <w:t>many activities</w:t>
      </w:r>
      <w:r w:rsidR="002F5D1D" w:rsidRPr="00037187">
        <w:rPr>
          <w:color w:val="000000" w:themeColor="text1"/>
          <w:sz w:val="24"/>
          <w:szCs w:val="24"/>
        </w:rPr>
        <w:t xml:space="preserve">. </w:t>
      </w:r>
    </w:p>
    <w:p w14:paraId="0DDF68FC" w14:textId="77777777" w:rsidR="000F0E7A" w:rsidRPr="00037187" w:rsidRDefault="000F0E7A" w:rsidP="004F7331">
      <w:pPr>
        <w:rPr>
          <w:b/>
          <w:color w:val="000000" w:themeColor="text1"/>
          <w:sz w:val="24"/>
          <w:szCs w:val="24"/>
        </w:rPr>
      </w:pPr>
    </w:p>
    <w:p w14:paraId="151F99E1" w14:textId="20F7FC17" w:rsidR="004F7331" w:rsidRPr="00037187" w:rsidRDefault="0070481B" w:rsidP="004F7331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3BF7800B" w14:textId="0A6B9E2B" w:rsidR="0070481B" w:rsidRPr="00037187" w:rsidRDefault="0070481B" w:rsidP="004F7331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Chef de Rang</w:t>
      </w:r>
      <w:r w:rsidR="00700F15" w:rsidRPr="00037187">
        <w:rPr>
          <w:color w:val="000000" w:themeColor="text1"/>
          <w:sz w:val="24"/>
          <w:szCs w:val="24"/>
        </w:rPr>
        <w:t xml:space="preserve"> in the Fine Dining Restaurant. </w:t>
      </w:r>
    </w:p>
    <w:p w14:paraId="4ECB41B8" w14:textId="77777777" w:rsidR="000F0E7A" w:rsidRPr="00037187" w:rsidRDefault="000F0E7A" w:rsidP="004F7331">
      <w:pPr>
        <w:rPr>
          <w:b/>
          <w:color w:val="000000" w:themeColor="text1"/>
          <w:sz w:val="24"/>
          <w:szCs w:val="24"/>
        </w:rPr>
      </w:pPr>
    </w:p>
    <w:p w14:paraId="648ECCE1" w14:textId="7B5EC0A3" w:rsidR="0070481B" w:rsidRPr="00037187" w:rsidRDefault="0070481B" w:rsidP="004F7331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Achievements</w:t>
      </w:r>
    </w:p>
    <w:p w14:paraId="714BE1B5" w14:textId="077BD560" w:rsidR="0070481B" w:rsidRPr="00037187" w:rsidRDefault="0070481B" w:rsidP="0070481B">
      <w:pPr>
        <w:pStyle w:val="ListParagraph"/>
        <w:numPr>
          <w:ilvl w:val="0"/>
          <w:numId w:val="8"/>
        </w:numPr>
        <w:rPr>
          <w:b/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I worked with satisfaction of my managers, customers and colleagues in the Fine Dining Restaurant and sometimes in the </w:t>
      </w:r>
      <w:proofErr w:type="spellStart"/>
      <w:r w:rsidRPr="00037187">
        <w:rPr>
          <w:color w:val="000000" w:themeColor="text1"/>
          <w:sz w:val="24"/>
          <w:szCs w:val="24"/>
        </w:rPr>
        <w:t>Osteria</w:t>
      </w:r>
      <w:proofErr w:type="spellEnd"/>
      <w:r w:rsidRPr="00037187">
        <w:rPr>
          <w:color w:val="000000" w:themeColor="text1"/>
          <w:sz w:val="24"/>
          <w:szCs w:val="24"/>
        </w:rPr>
        <w:t xml:space="preserve">. </w:t>
      </w:r>
    </w:p>
    <w:p w14:paraId="2FB394C0" w14:textId="7F7AECA3" w:rsidR="0070481B" w:rsidRPr="00037187" w:rsidRDefault="0070481B" w:rsidP="0070481B">
      <w:pPr>
        <w:pStyle w:val="ListParagraph"/>
        <w:numPr>
          <w:ilvl w:val="0"/>
          <w:numId w:val="8"/>
        </w:numPr>
        <w:rPr>
          <w:b/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My knowledge of the </w:t>
      </w:r>
      <w:r w:rsidR="004911C6" w:rsidRPr="00037187">
        <w:rPr>
          <w:color w:val="000000" w:themeColor="text1"/>
          <w:sz w:val="24"/>
          <w:szCs w:val="24"/>
        </w:rPr>
        <w:t xml:space="preserve">work </w:t>
      </w:r>
      <w:r w:rsidR="000F0E7A" w:rsidRPr="00037187">
        <w:rPr>
          <w:color w:val="000000" w:themeColor="text1"/>
          <w:sz w:val="24"/>
          <w:szCs w:val="24"/>
        </w:rPr>
        <w:t>makes</w:t>
      </w:r>
      <w:r w:rsidR="00705D66" w:rsidRPr="00037187">
        <w:rPr>
          <w:color w:val="000000" w:themeColor="text1"/>
          <w:sz w:val="24"/>
          <w:szCs w:val="24"/>
        </w:rPr>
        <w:t xml:space="preserve"> the customers</w:t>
      </w:r>
      <w:r w:rsidR="004911C6" w:rsidRPr="00037187">
        <w:rPr>
          <w:color w:val="000000" w:themeColor="text1"/>
          <w:sz w:val="24"/>
          <w:szCs w:val="24"/>
        </w:rPr>
        <w:t xml:space="preserve"> happier. </w:t>
      </w:r>
    </w:p>
    <w:p w14:paraId="0E71DA7E" w14:textId="77777777" w:rsidR="004911C6" w:rsidRPr="00037187" w:rsidRDefault="004911C6" w:rsidP="004911C6">
      <w:pPr>
        <w:rPr>
          <w:b/>
          <w:color w:val="000000" w:themeColor="text1"/>
          <w:sz w:val="24"/>
          <w:szCs w:val="24"/>
        </w:rPr>
      </w:pPr>
    </w:p>
    <w:p w14:paraId="56D39B8C" w14:textId="749D9696" w:rsidR="004911C6" w:rsidRPr="00037187" w:rsidRDefault="004911C6" w:rsidP="004911C6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Park Hyatt, Sydney, Australia</w:t>
      </w:r>
      <w:r w:rsidR="006E4437" w:rsidRPr="00037187">
        <w:rPr>
          <w:b/>
          <w:color w:val="000000" w:themeColor="text1"/>
          <w:sz w:val="24"/>
          <w:szCs w:val="24"/>
        </w:rPr>
        <w:t xml:space="preserve"> </w:t>
      </w:r>
    </w:p>
    <w:p w14:paraId="5CA6F0AD" w14:textId="282A899D" w:rsidR="006E4437" w:rsidRPr="00037187" w:rsidRDefault="006E4437" w:rsidP="006E4437">
      <w:pPr>
        <w:pStyle w:val="SpaceAfter"/>
        <w:ind w:left="0"/>
        <w:rPr>
          <w:b/>
          <w:color w:val="000000" w:themeColor="text1"/>
          <w:sz w:val="24"/>
          <w:szCs w:val="24"/>
          <w:lang w:val="en-AU"/>
        </w:rPr>
      </w:pPr>
      <w:r w:rsidRPr="00037187">
        <w:rPr>
          <w:b/>
          <w:color w:val="000000" w:themeColor="text1"/>
          <w:sz w:val="24"/>
          <w:szCs w:val="24"/>
          <w:lang w:val="en-AU"/>
        </w:rPr>
        <w:t xml:space="preserve">May 2013 – June 2014 </w:t>
      </w:r>
    </w:p>
    <w:p w14:paraId="158A459F" w14:textId="77777777" w:rsidR="006E4437" w:rsidRPr="00037187" w:rsidRDefault="006E4437" w:rsidP="004911C6">
      <w:pPr>
        <w:rPr>
          <w:b/>
          <w:color w:val="000000" w:themeColor="text1"/>
          <w:sz w:val="24"/>
          <w:szCs w:val="24"/>
        </w:rPr>
      </w:pPr>
    </w:p>
    <w:p w14:paraId="668E11BB" w14:textId="4C19A429" w:rsidR="000F0E7A" w:rsidRPr="00037187" w:rsidRDefault="004911C6" w:rsidP="000F0E7A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Park Hyatt Sydney is a Five Star Luxury Hotel, probably the most iconic of Sydney situated in front of the Opera House. The Hotel has </w:t>
      </w:r>
      <w:r w:rsidR="009571C5" w:rsidRPr="00037187">
        <w:rPr>
          <w:color w:val="000000" w:themeColor="text1"/>
          <w:sz w:val="24"/>
          <w:szCs w:val="24"/>
        </w:rPr>
        <w:t xml:space="preserve">155 rooms and luxury suites. There is a Fine Dining Restaurant and a Living Room both with high standard of service and high culinary experience. The Hotel has </w:t>
      </w:r>
      <w:r w:rsidR="000F0E7A" w:rsidRPr="00037187">
        <w:rPr>
          <w:color w:val="000000" w:themeColor="text1"/>
          <w:sz w:val="24"/>
          <w:szCs w:val="24"/>
        </w:rPr>
        <w:t>been 2014 Condé Nast Traveler Gold List, No 1 Hotel in Australia.</w:t>
      </w:r>
    </w:p>
    <w:p w14:paraId="65545CF6" w14:textId="73406FD7" w:rsidR="004911C6" w:rsidRPr="00037187" w:rsidRDefault="004911C6" w:rsidP="004911C6">
      <w:pPr>
        <w:rPr>
          <w:color w:val="000000" w:themeColor="text1"/>
          <w:sz w:val="24"/>
          <w:szCs w:val="24"/>
        </w:rPr>
      </w:pPr>
    </w:p>
    <w:p w14:paraId="785F11E5" w14:textId="4C974C5E" w:rsidR="004F7331" w:rsidRPr="00037187" w:rsidRDefault="000F0E7A" w:rsidP="004F7331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2A39C1BE" w14:textId="2BC46ACB" w:rsidR="00587B4A" w:rsidRPr="00037187" w:rsidRDefault="00700F15" w:rsidP="004F7331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Food and Beverage </w:t>
      </w:r>
      <w:bookmarkStart w:id="0" w:name="_GoBack"/>
      <w:r w:rsidRPr="00037187">
        <w:rPr>
          <w:color w:val="000000" w:themeColor="text1"/>
          <w:sz w:val="24"/>
          <w:szCs w:val="24"/>
        </w:rPr>
        <w:t>At</w:t>
      </w:r>
      <w:r w:rsidR="00037187">
        <w:rPr>
          <w:color w:val="000000" w:themeColor="text1"/>
          <w:sz w:val="24"/>
          <w:szCs w:val="24"/>
        </w:rPr>
        <w:t xml:space="preserve">tendant </w:t>
      </w:r>
      <w:bookmarkEnd w:id="0"/>
      <w:r w:rsidR="00037187">
        <w:rPr>
          <w:color w:val="000000" w:themeColor="text1"/>
          <w:sz w:val="24"/>
          <w:szCs w:val="24"/>
        </w:rPr>
        <w:t>-</w:t>
      </w:r>
      <w:r w:rsidRPr="00037187">
        <w:rPr>
          <w:color w:val="000000" w:themeColor="text1"/>
          <w:sz w:val="24"/>
          <w:szCs w:val="24"/>
        </w:rPr>
        <w:t xml:space="preserve"> Fine Dining Restaurant. </w:t>
      </w:r>
    </w:p>
    <w:p w14:paraId="6B16276D" w14:textId="77777777" w:rsidR="00700F15" w:rsidRPr="00037187" w:rsidRDefault="00700F15" w:rsidP="004F7331">
      <w:pPr>
        <w:rPr>
          <w:color w:val="000000" w:themeColor="text1"/>
          <w:sz w:val="24"/>
          <w:szCs w:val="24"/>
        </w:rPr>
      </w:pPr>
    </w:p>
    <w:p w14:paraId="04CA6647" w14:textId="310A9864" w:rsidR="00587B4A" w:rsidRPr="00037187" w:rsidRDefault="00587B4A" w:rsidP="004F7331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Achievements</w:t>
      </w:r>
    </w:p>
    <w:p w14:paraId="7E84F8F5" w14:textId="3D596242" w:rsidR="00587B4A" w:rsidRPr="00037187" w:rsidRDefault="00587B4A" w:rsidP="00587B4A">
      <w:pPr>
        <w:pStyle w:val="ListParagraph"/>
        <w:numPr>
          <w:ilvl w:val="0"/>
          <w:numId w:val="9"/>
        </w:num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I worked </w:t>
      </w:r>
      <w:r w:rsidR="00C10DDF" w:rsidRPr="00037187">
        <w:rPr>
          <w:color w:val="000000" w:themeColor="text1"/>
          <w:sz w:val="24"/>
          <w:szCs w:val="24"/>
        </w:rPr>
        <w:t xml:space="preserve">in the Fine Dining Restaurant keep always high the standard of service of Hyatt. </w:t>
      </w:r>
    </w:p>
    <w:p w14:paraId="1AEA88BE" w14:textId="77777777" w:rsidR="00C10DDF" w:rsidRPr="00037187" w:rsidRDefault="00C10DDF" w:rsidP="00C10DDF">
      <w:pPr>
        <w:rPr>
          <w:color w:val="000000" w:themeColor="text1"/>
          <w:sz w:val="24"/>
          <w:szCs w:val="24"/>
        </w:rPr>
      </w:pPr>
    </w:p>
    <w:p w14:paraId="171E120B" w14:textId="38FC4937" w:rsidR="00C10DDF" w:rsidRPr="00037187" w:rsidRDefault="00C10DDF" w:rsidP="00C10DDF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Westfield, Sydney</w:t>
      </w:r>
    </w:p>
    <w:p w14:paraId="7FFA100D" w14:textId="19163511" w:rsidR="006E4437" w:rsidRPr="00037187" w:rsidRDefault="006E4437" w:rsidP="006E4437">
      <w:pPr>
        <w:pStyle w:val="SpaceAfter"/>
        <w:ind w:left="0"/>
        <w:rPr>
          <w:b/>
          <w:color w:val="000000" w:themeColor="text1"/>
          <w:sz w:val="24"/>
          <w:szCs w:val="24"/>
          <w:lang w:val="en-AU"/>
        </w:rPr>
      </w:pPr>
      <w:r w:rsidRPr="00037187">
        <w:rPr>
          <w:b/>
          <w:color w:val="000000" w:themeColor="text1"/>
          <w:sz w:val="24"/>
          <w:szCs w:val="24"/>
          <w:lang w:val="en-AU"/>
        </w:rPr>
        <w:t xml:space="preserve">March 2012 - May 2013 </w:t>
      </w:r>
    </w:p>
    <w:p w14:paraId="41919135" w14:textId="7A6ACC45" w:rsidR="00C10DDF" w:rsidRPr="00037187" w:rsidRDefault="00C10DDF" w:rsidP="00C10DDF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Westfield is an estate company, diffused in all Australia that offer commercial mall solution. </w:t>
      </w:r>
    </w:p>
    <w:p w14:paraId="27FB9AB5" w14:textId="77777777" w:rsidR="00C10DDF" w:rsidRPr="00037187" w:rsidRDefault="00C10DDF" w:rsidP="00C10DDF">
      <w:pPr>
        <w:rPr>
          <w:color w:val="000000" w:themeColor="text1"/>
          <w:sz w:val="24"/>
          <w:szCs w:val="24"/>
        </w:rPr>
      </w:pPr>
    </w:p>
    <w:p w14:paraId="6E2B6DF2" w14:textId="1325D8EC" w:rsidR="00C10DDF" w:rsidRPr="00037187" w:rsidRDefault="00C10DDF" w:rsidP="00C10DDF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2DFFA0E4" w14:textId="27F8DBB9" w:rsidR="00C10DDF" w:rsidRPr="00037187" w:rsidRDefault="00C10DDF" w:rsidP="00C10DDF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Barista Supervisor</w:t>
      </w:r>
    </w:p>
    <w:p w14:paraId="42CC056C" w14:textId="77777777" w:rsidR="00C10DDF" w:rsidRPr="00037187" w:rsidRDefault="00C10DDF" w:rsidP="00C10DDF">
      <w:pPr>
        <w:rPr>
          <w:color w:val="000000" w:themeColor="text1"/>
          <w:sz w:val="24"/>
          <w:szCs w:val="24"/>
        </w:rPr>
      </w:pPr>
    </w:p>
    <w:p w14:paraId="111219BB" w14:textId="07EE7F7B" w:rsidR="00C10DDF" w:rsidRPr="00037187" w:rsidRDefault="00C10DDF" w:rsidP="00C10DDF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Achievements</w:t>
      </w:r>
    </w:p>
    <w:p w14:paraId="639D4C5A" w14:textId="2A2FD31A" w:rsidR="00C10DDF" w:rsidRPr="00037187" w:rsidRDefault="00C10DDF" w:rsidP="00C10DDF">
      <w:pPr>
        <w:pStyle w:val="ListParagraph"/>
        <w:numPr>
          <w:ilvl w:val="0"/>
          <w:numId w:val="9"/>
        </w:num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Deliver daily a top the top coffee to customer.</w:t>
      </w:r>
    </w:p>
    <w:p w14:paraId="5AEE634D" w14:textId="06645D70" w:rsidR="00700F15" w:rsidRPr="00037187" w:rsidRDefault="00700F15" w:rsidP="00C10DDF">
      <w:pPr>
        <w:pStyle w:val="ListParagraph"/>
        <w:numPr>
          <w:ilvl w:val="0"/>
          <w:numId w:val="9"/>
        </w:num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Regulate the coffee machine.</w:t>
      </w:r>
    </w:p>
    <w:p w14:paraId="28EAB7F8" w14:textId="77777777" w:rsidR="00C10DDF" w:rsidRPr="00037187" w:rsidRDefault="00C10DDF" w:rsidP="00C10DDF">
      <w:pPr>
        <w:pStyle w:val="ListParagraph"/>
        <w:numPr>
          <w:ilvl w:val="0"/>
          <w:numId w:val="9"/>
        </w:num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Augment the repeated customer.</w:t>
      </w:r>
    </w:p>
    <w:p w14:paraId="56D15AEF" w14:textId="77777777" w:rsidR="00C10DDF" w:rsidRPr="00037187" w:rsidRDefault="00C10DDF" w:rsidP="00C10DDF">
      <w:pPr>
        <w:pStyle w:val="ListParagraph"/>
        <w:numPr>
          <w:ilvl w:val="0"/>
          <w:numId w:val="9"/>
        </w:num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Train new employees. </w:t>
      </w:r>
    </w:p>
    <w:p w14:paraId="5CA29F78" w14:textId="77777777" w:rsidR="00C10DDF" w:rsidRPr="00037187" w:rsidRDefault="00C10DDF" w:rsidP="00C10DDF">
      <w:pPr>
        <w:rPr>
          <w:b/>
          <w:color w:val="000000" w:themeColor="text1"/>
          <w:sz w:val="24"/>
          <w:szCs w:val="24"/>
        </w:rPr>
      </w:pPr>
    </w:p>
    <w:p w14:paraId="61A52B94" w14:textId="3F887B8B" w:rsidR="00C10DDF" w:rsidRPr="00037187" w:rsidRDefault="00442123" w:rsidP="00C10DDF">
      <w:pPr>
        <w:rPr>
          <w:b/>
          <w:color w:val="000000" w:themeColor="text1"/>
          <w:sz w:val="24"/>
          <w:szCs w:val="24"/>
        </w:rPr>
      </w:pPr>
      <w:proofErr w:type="spellStart"/>
      <w:r w:rsidRPr="00037187">
        <w:rPr>
          <w:b/>
          <w:color w:val="000000" w:themeColor="text1"/>
          <w:sz w:val="24"/>
          <w:szCs w:val="24"/>
        </w:rPr>
        <w:t>Popolo</w:t>
      </w:r>
      <w:proofErr w:type="spellEnd"/>
      <w:r w:rsidRPr="00037187">
        <w:rPr>
          <w:b/>
          <w:color w:val="000000" w:themeColor="text1"/>
          <w:sz w:val="24"/>
          <w:szCs w:val="24"/>
        </w:rPr>
        <w:t xml:space="preserve"> Restaurant, </w:t>
      </w:r>
      <w:proofErr w:type="spellStart"/>
      <w:r w:rsidRPr="00037187">
        <w:rPr>
          <w:b/>
          <w:color w:val="000000" w:themeColor="text1"/>
          <w:sz w:val="24"/>
          <w:szCs w:val="24"/>
        </w:rPr>
        <w:t>Brisban</w:t>
      </w:r>
      <w:proofErr w:type="spellEnd"/>
      <w:r w:rsidRPr="00037187">
        <w:rPr>
          <w:b/>
          <w:color w:val="000000" w:themeColor="text1"/>
          <w:sz w:val="24"/>
          <w:szCs w:val="24"/>
        </w:rPr>
        <w:t>, AU</w:t>
      </w:r>
    </w:p>
    <w:p w14:paraId="609EAB62" w14:textId="2407DD88" w:rsidR="006E4437" w:rsidRPr="00037187" w:rsidRDefault="006E4437" w:rsidP="006E4437">
      <w:pPr>
        <w:pStyle w:val="SpaceAfter"/>
        <w:ind w:left="0"/>
        <w:rPr>
          <w:b/>
          <w:bCs/>
          <w:color w:val="000000" w:themeColor="text1"/>
          <w:sz w:val="24"/>
          <w:szCs w:val="24"/>
          <w:lang w:val="en-AU"/>
        </w:rPr>
      </w:pPr>
      <w:r w:rsidRPr="00037187">
        <w:rPr>
          <w:b/>
          <w:bCs/>
          <w:color w:val="000000" w:themeColor="text1"/>
          <w:sz w:val="24"/>
          <w:szCs w:val="24"/>
          <w:lang w:val="en-AU"/>
        </w:rPr>
        <w:lastRenderedPageBreak/>
        <w:t>October 2011 - March 2012</w:t>
      </w:r>
    </w:p>
    <w:p w14:paraId="632626E2" w14:textId="68F1C9F2" w:rsidR="00C10DDF" w:rsidRPr="00037187" w:rsidRDefault="00C10DDF" w:rsidP="00700F15">
      <w:p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The </w:t>
      </w:r>
      <w:r w:rsidR="00442123" w:rsidRPr="00037187">
        <w:rPr>
          <w:color w:val="000000" w:themeColor="text1"/>
          <w:sz w:val="24"/>
          <w:szCs w:val="24"/>
        </w:rPr>
        <w:t>restaurant brings</w:t>
      </w:r>
      <w:r w:rsidRPr="00037187">
        <w:rPr>
          <w:color w:val="000000" w:themeColor="text1"/>
          <w:sz w:val="24"/>
          <w:szCs w:val="24"/>
        </w:rPr>
        <w:t xml:space="preserve"> to Australia Italian food culture with a limpid look and in one of the most beautiful area of Br</w:t>
      </w:r>
      <w:r w:rsidR="00442123" w:rsidRPr="00037187">
        <w:rPr>
          <w:color w:val="000000" w:themeColor="text1"/>
          <w:sz w:val="24"/>
          <w:szCs w:val="24"/>
        </w:rPr>
        <w:t xml:space="preserve">isbane, South Bank. The kitchen prepares Italian food with </w:t>
      </w:r>
      <w:r w:rsidR="00705D66" w:rsidRPr="00037187">
        <w:rPr>
          <w:color w:val="000000" w:themeColor="text1"/>
          <w:sz w:val="24"/>
          <w:szCs w:val="24"/>
        </w:rPr>
        <w:t xml:space="preserve">ingredients imported from Italy. </w:t>
      </w:r>
    </w:p>
    <w:p w14:paraId="3C148324" w14:textId="77777777" w:rsidR="00442123" w:rsidRPr="00037187" w:rsidRDefault="00442123" w:rsidP="00C10DDF">
      <w:pPr>
        <w:rPr>
          <w:color w:val="000000" w:themeColor="text1"/>
          <w:sz w:val="24"/>
          <w:szCs w:val="24"/>
        </w:rPr>
      </w:pPr>
    </w:p>
    <w:p w14:paraId="4A631D0C" w14:textId="575E265B" w:rsidR="00C10DDF" w:rsidRPr="00037187" w:rsidRDefault="00C10DDF" w:rsidP="00C10DDF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6A5B7B64" w14:textId="6BE35740" w:rsidR="00442123" w:rsidRPr="00037187" w:rsidRDefault="00442123" w:rsidP="00C10DDF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Senior Bartender </w:t>
      </w:r>
    </w:p>
    <w:p w14:paraId="5299A888" w14:textId="77777777" w:rsidR="00442123" w:rsidRPr="00037187" w:rsidRDefault="00442123" w:rsidP="00C10DDF">
      <w:pPr>
        <w:rPr>
          <w:color w:val="000000" w:themeColor="text1"/>
          <w:sz w:val="24"/>
          <w:szCs w:val="24"/>
        </w:rPr>
      </w:pPr>
    </w:p>
    <w:p w14:paraId="0B971708" w14:textId="6C53978B" w:rsidR="00442123" w:rsidRPr="00037187" w:rsidRDefault="00442123" w:rsidP="00C10DDF">
      <w:pPr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Achievements</w:t>
      </w:r>
    </w:p>
    <w:p w14:paraId="3E5B4D39" w14:textId="313C9DE4" w:rsidR="00442123" w:rsidRPr="00037187" w:rsidRDefault="00442123" w:rsidP="00C10DDF">
      <w:pPr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Develop a cocktail specials menu list.</w:t>
      </w:r>
    </w:p>
    <w:p w14:paraId="2B387DBE" w14:textId="77777777" w:rsidR="00442123" w:rsidRPr="00037187" w:rsidRDefault="00442123" w:rsidP="00C10DDF">
      <w:pPr>
        <w:rPr>
          <w:color w:val="000000" w:themeColor="text1"/>
          <w:sz w:val="24"/>
          <w:szCs w:val="24"/>
        </w:rPr>
      </w:pPr>
    </w:p>
    <w:p w14:paraId="5C17CFEE" w14:textId="77777777" w:rsidR="00442123" w:rsidRPr="00037187" w:rsidRDefault="00442123" w:rsidP="00C10DDF">
      <w:pPr>
        <w:rPr>
          <w:b/>
          <w:color w:val="000000" w:themeColor="text1"/>
          <w:sz w:val="24"/>
          <w:szCs w:val="24"/>
        </w:rPr>
      </w:pPr>
      <w:proofErr w:type="spellStart"/>
      <w:r w:rsidRPr="00037187">
        <w:rPr>
          <w:b/>
          <w:color w:val="000000" w:themeColor="text1"/>
          <w:sz w:val="24"/>
          <w:szCs w:val="24"/>
        </w:rPr>
        <w:t>Costes</w:t>
      </w:r>
      <w:proofErr w:type="spellEnd"/>
      <w:r w:rsidRPr="00037187">
        <w:rPr>
          <w:b/>
          <w:color w:val="000000" w:themeColor="text1"/>
          <w:sz w:val="24"/>
          <w:szCs w:val="24"/>
        </w:rPr>
        <w:t xml:space="preserve">, Forte </w:t>
      </w:r>
      <w:proofErr w:type="spellStart"/>
      <w:r w:rsidRPr="00037187">
        <w:rPr>
          <w:b/>
          <w:color w:val="000000" w:themeColor="text1"/>
          <w:sz w:val="24"/>
          <w:szCs w:val="24"/>
        </w:rPr>
        <w:t>dei</w:t>
      </w:r>
      <w:proofErr w:type="spellEnd"/>
      <w:r w:rsidRPr="00037187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037187">
        <w:rPr>
          <w:b/>
          <w:color w:val="000000" w:themeColor="text1"/>
          <w:sz w:val="24"/>
          <w:szCs w:val="24"/>
        </w:rPr>
        <w:t>Marmi</w:t>
      </w:r>
      <w:proofErr w:type="spellEnd"/>
      <w:r w:rsidRPr="00037187">
        <w:rPr>
          <w:b/>
          <w:color w:val="000000" w:themeColor="text1"/>
          <w:sz w:val="24"/>
          <w:szCs w:val="24"/>
        </w:rPr>
        <w:t>, Italy</w:t>
      </w:r>
    </w:p>
    <w:p w14:paraId="35D318EC" w14:textId="77777777" w:rsidR="006E4437" w:rsidRPr="00037187" w:rsidRDefault="006E4437" w:rsidP="006E4437">
      <w:pPr>
        <w:pStyle w:val="SpaceAfter"/>
        <w:ind w:left="0"/>
        <w:rPr>
          <w:b/>
          <w:bCs/>
          <w:color w:val="000000" w:themeColor="text1"/>
          <w:sz w:val="24"/>
          <w:szCs w:val="24"/>
          <w:lang w:val="en-AU"/>
        </w:rPr>
      </w:pPr>
      <w:r w:rsidRPr="00037187">
        <w:rPr>
          <w:b/>
          <w:bCs/>
          <w:color w:val="000000" w:themeColor="text1"/>
          <w:sz w:val="24"/>
          <w:szCs w:val="24"/>
          <w:lang w:val="en-AU"/>
        </w:rPr>
        <w:t>October 2011 - March 2012</w:t>
      </w:r>
    </w:p>
    <w:p w14:paraId="452EF754" w14:textId="77777777" w:rsidR="006E4437" w:rsidRPr="00037187" w:rsidRDefault="006E4437" w:rsidP="00700F15">
      <w:pPr>
        <w:jc w:val="both"/>
        <w:rPr>
          <w:b/>
          <w:color w:val="000000" w:themeColor="text1"/>
          <w:sz w:val="24"/>
          <w:szCs w:val="24"/>
        </w:rPr>
      </w:pPr>
    </w:p>
    <w:p w14:paraId="7D8212AF" w14:textId="7D160F9E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Is a luxury American Bar, Lounge, Restaurant and Club. The DJ set is made by famous Dee Jay and there are entertainment shows. </w:t>
      </w:r>
    </w:p>
    <w:p w14:paraId="52620C5F" w14:textId="7777777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</w:p>
    <w:p w14:paraId="1681689D" w14:textId="7D97092D" w:rsidR="00442123" w:rsidRPr="00037187" w:rsidRDefault="00442123" w:rsidP="00700F15">
      <w:pPr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Position</w:t>
      </w:r>
    </w:p>
    <w:p w14:paraId="264801C1" w14:textId="5E733BB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  <w:proofErr w:type="gramStart"/>
      <w:r w:rsidRPr="00037187">
        <w:rPr>
          <w:color w:val="000000" w:themeColor="text1"/>
          <w:sz w:val="24"/>
          <w:szCs w:val="24"/>
        </w:rPr>
        <w:t>Bar Supervisor, with control of rosters, stocks, and maintenance of the bar.</w:t>
      </w:r>
      <w:proofErr w:type="gramEnd"/>
      <w:r w:rsidRPr="00037187">
        <w:rPr>
          <w:color w:val="000000" w:themeColor="text1"/>
          <w:sz w:val="24"/>
          <w:szCs w:val="24"/>
        </w:rPr>
        <w:t xml:space="preserve"> </w:t>
      </w:r>
    </w:p>
    <w:p w14:paraId="24835C28" w14:textId="7777777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</w:p>
    <w:p w14:paraId="05C6C120" w14:textId="41709F71" w:rsidR="00442123" w:rsidRPr="00037187" w:rsidRDefault="00442123" w:rsidP="00700F15">
      <w:pPr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Achievements</w:t>
      </w:r>
    </w:p>
    <w:p w14:paraId="18A196E8" w14:textId="633D08D0" w:rsidR="00442123" w:rsidRPr="00037187" w:rsidRDefault="00442123" w:rsidP="00700F15">
      <w:pPr>
        <w:pStyle w:val="ListParagraph"/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Improve the bar doing a restyling of the working sections for the bartenders. </w:t>
      </w:r>
    </w:p>
    <w:p w14:paraId="63564028" w14:textId="56FA8284" w:rsidR="00442123" w:rsidRPr="00037187" w:rsidRDefault="00442123" w:rsidP="00700F15">
      <w:pPr>
        <w:pStyle w:val="ListParagraph"/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Augment the quality of the alcoholic products.</w:t>
      </w:r>
    </w:p>
    <w:p w14:paraId="4AC086A7" w14:textId="7DC2ECF6" w:rsidR="00442123" w:rsidRPr="00037187" w:rsidRDefault="00442123" w:rsidP="00700F15">
      <w:pPr>
        <w:pStyle w:val="ListParagraph"/>
        <w:numPr>
          <w:ilvl w:val="0"/>
          <w:numId w:val="10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Use artistic decorations for the cocktails and make every drink unique.</w:t>
      </w:r>
    </w:p>
    <w:p w14:paraId="6F03BEFD" w14:textId="7777777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</w:p>
    <w:p w14:paraId="4FA49EDD" w14:textId="7777777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</w:p>
    <w:p w14:paraId="0EF259CB" w14:textId="69C2E898" w:rsidR="00442123" w:rsidRPr="00037187" w:rsidRDefault="006E4437" w:rsidP="00700F15">
      <w:pPr>
        <w:pStyle w:val="IntenseQuote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Education</w:t>
      </w:r>
    </w:p>
    <w:p w14:paraId="6681A77A" w14:textId="22D9AAA9" w:rsidR="006E4437" w:rsidRPr="00037187" w:rsidRDefault="006E4437" w:rsidP="00700F15">
      <w:pPr>
        <w:pStyle w:val="Location"/>
        <w:ind w:left="0"/>
        <w:jc w:val="both"/>
        <w:rPr>
          <w:b/>
          <w:bCs/>
          <w:color w:val="000000" w:themeColor="text1"/>
          <w:sz w:val="24"/>
          <w:szCs w:val="24"/>
          <w:lang w:val="en-AU"/>
        </w:rPr>
      </w:pPr>
      <w:r w:rsidRPr="00037187">
        <w:rPr>
          <w:b/>
          <w:bCs/>
          <w:color w:val="000000" w:themeColor="text1"/>
          <w:sz w:val="24"/>
          <w:szCs w:val="24"/>
          <w:lang w:val="en-AU"/>
        </w:rPr>
        <w:t xml:space="preserve">Blue Mountains Hotel School Sydney, Master in International Hotel Management  </w:t>
      </w:r>
    </w:p>
    <w:p w14:paraId="7561FE42" w14:textId="7A0D6986" w:rsidR="006E4437" w:rsidRPr="00037187" w:rsidRDefault="006E4437" w:rsidP="00700F15">
      <w:pPr>
        <w:pStyle w:val="Location"/>
        <w:ind w:left="0"/>
        <w:jc w:val="both"/>
        <w:rPr>
          <w:b/>
          <w:bCs/>
          <w:color w:val="000000" w:themeColor="text1"/>
          <w:sz w:val="24"/>
          <w:szCs w:val="24"/>
          <w:lang w:val="en-AU"/>
        </w:rPr>
      </w:pPr>
      <w:r w:rsidRPr="00037187">
        <w:rPr>
          <w:b/>
          <w:bCs/>
          <w:color w:val="000000" w:themeColor="text1"/>
          <w:sz w:val="24"/>
          <w:szCs w:val="24"/>
          <w:lang w:val="en-AU"/>
        </w:rPr>
        <w:t>April 2013 to April 2015</w:t>
      </w:r>
    </w:p>
    <w:p w14:paraId="31037EF1" w14:textId="47C25D3D" w:rsidR="006E4437" w:rsidRPr="00037187" w:rsidRDefault="006E4437" w:rsidP="00700F15">
      <w:pPr>
        <w:pStyle w:val="Location"/>
        <w:ind w:left="0"/>
        <w:jc w:val="both"/>
        <w:rPr>
          <w:bCs/>
          <w:color w:val="000000" w:themeColor="text1"/>
          <w:sz w:val="24"/>
          <w:szCs w:val="24"/>
          <w:lang w:val="en-AU"/>
        </w:rPr>
      </w:pPr>
      <w:r w:rsidRPr="00037187">
        <w:rPr>
          <w:bCs/>
          <w:color w:val="000000" w:themeColor="text1"/>
          <w:sz w:val="24"/>
          <w:szCs w:val="24"/>
          <w:lang w:val="en-AU"/>
        </w:rPr>
        <w:t>The school is ranked the 1</w:t>
      </w:r>
      <w:r w:rsidRPr="00037187">
        <w:rPr>
          <w:rFonts w:ascii="Calibri" w:hAnsi="Calibri"/>
          <w:bCs/>
          <w:color w:val="000000" w:themeColor="text1"/>
          <w:sz w:val="24"/>
          <w:szCs w:val="24"/>
          <w:lang w:val="en-AU"/>
        </w:rPr>
        <w:t>°</w:t>
      </w:r>
      <w:r w:rsidRPr="00037187">
        <w:rPr>
          <w:bCs/>
          <w:color w:val="000000" w:themeColor="text1"/>
          <w:sz w:val="24"/>
          <w:szCs w:val="24"/>
          <w:lang w:val="en-AU"/>
        </w:rPr>
        <w:t xml:space="preserve"> Hotel School in Asia Pacific and offer programs that teach the different area of the Hotel, from the back to the front </w:t>
      </w:r>
      <w:r w:rsidR="004F7E66" w:rsidRPr="00037187">
        <w:rPr>
          <w:bCs/>
          <w:color w:val="000000" w:themeColor="text1"/>
          <w:sz w:val="24"/>
          <w:szCs w:val="24"/>
          <w:lang w:val="en-AU"/>
        </w:rPr>
        <w:t xml:space="preserve">of the house. Area as HR, RM, accounting, F&amp;B, HK etc. are all teaches in the classes or in practice exercitations. </w:t>
      </w:r>
    </w:p>
    <w:p w14:paraId="24ECC448" w14:textId="77777777" w:rsidR="004F7E66" w:rsidRPr="00037187" w:rsidRDefault="004F7E66" w:rsidP="00700F15">
      <w:pPr>
        <w:pStyle w:val="SpaceAfter"/>
        <w:jc w:val="both"/>
        <w:rPr>
          <w:color w:val="000000" w:themeColor="text1"/>
          <w:sz w:val="24"/>
          <w:szCs w:val="24"/>
        </w:rPr>
      </w:pPr>
    </w:p>
    <w:p w14:paraId="316FD0E6" w14:textId="6B224540" w:rsidR="004F7E66" w:rsidRPr="00037187" w:rsidRDefault="004F7E66" w:rsidP="00700F15">
      <w:pPr>
        <w:pStyle w:val="SpaceAfter"/>
        <w:spacing w:after="0" w:line="240" w:lineRule="auto"/>
        <w:ind w:left="0" w:right="-61"/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Certificate IV in Teaching and Learning</w:t>
      </w:r>
      <w:r w:rsidR="004C77F9" w:rsidRPr="00037187">
        <w:rPr>
          <w:b/>
          <w:color w:val="000000" w:themeColor="text1"/>
          <w:sz w:val="24"/>
          <w:szCs w:val="24"/>
        </w:rPr>
        <w:t xml:space="preserve">, Online Course accredited in all Australia  </w:t>
      </w:r>
    </w:p>
    <w:p w14:paraId="1609FB6A" w14:textId="098D7533" w:rsidR="004F7E66" w:rsidRPr="00037187" w:rsidRDefault="004C77F9" w:rsidP="00700F15">
      <w:pPr>
        <w:pStyle w:val="SpaceAfter"/>
        <w:spacing w:after="0" w:line="240" w:lineRule="auto"/>
        <w:ind w:left="0"/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From January 2014 to December 2014</w:t>
      </w:r>
    </w:p>
    <w:p w14:paraId="17FEBBFF" w14:textId="063896E8" w:rsidR="004F7E66" w:rsidRPr="00037187" w:rsidRDefault="004C77F9" w:rsidP="00700F15">
      <w:pPr>
        <w:pStyle w:val="SpaceAfter"/>
        <w:spacing w:after="0" w:line="240" w:lineRule="auto"/>
        <w:ind w:left="0" w:right="-61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The certificate teach me how to develop a teaching plan, how to teach to different people, the Australian legislation for this subjects.</w:t>
      </w:r>
    </w:p>
    <w:p w14:paraId="2D5AB828" w14:textId="77777777" w:rsidR="004C77F9" w:rsidRPr="00037187" w:rsidRDefault="004C77F9" w:rsidP="00700F15">
      <w:pPr>
        <w:pStyle w:val="SpaceAfter"/>
        <w:spacing w:after="0" w:line="240" w:lineRule="auto"/>
        <w:ind w:left="0"/>
        <w:jc w:val="both"/>
        <w:rPr>
          <w:b/>
          <w:color w:val="000000" w:themeColor="text1"/>
          <w:sz w:val="24"/>
          <w:szCs w:val="24"/>
        </w:rPr>
      </w:pPr>
    </w:p>
    <w:p w14:paraId="594558A2" w14:textId="29ADE1EB" w:rsidR="004F7E66" w:rsidRPr="00037187" w:rsidRDefault="004F7E66" w:rsidP="00700F15">
      <w:pPr>
        <w:pStyle w:val="SpaceAfter"/>
        <w:spacing w:after="0" w:line="240" w:lineRule="auto"/>
        <w:ind w:left="0"/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Certificate III in Business, APC Sydney</w:t>
      </w:r>
    </w:p>
    <w:p w14:paraId="035004AB" w14:textId="232672A1" w:rsidR="006E4437" w:rsidRPr="00037187" w:rsidRDefault="004F7E66" w:rsidP="00700F15">
      <w:pPr>
        <w:pStyle w:val="SpaceAfter"/>
        <w:spacing w:after="0" w:line="240" w:lineRule="auto"/>
        <w:ind w:left="0"/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color w:val="000000" w:themeColor="text1"/>
          <w:sz w:val="24"/>
          <w:szCs w:val="24"/>
        </w:rPr>
        <w:t>2012</w:t>
      </w:r>
    </w:p>
    <w:p w14:paraId="61BCDDE8" w14:textId="5FA64F90" w:rsidR="004F7E66" w:rsidRPr="00037187" w:rsidRDefault="004F7E66" w:rsidP="00700F15">
      <w:pPr>
        <w:pStyle w:val="SpaceAfter"/>
        <w:tabs>
          <w:tab w:val="left" w:pos="9072"/>
        </w:tabs>
        <w:spacing w:after="0" w:line="240" w:lineRule="auto"/>
        <w:ind w:left="0" w:right="81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The course gave me accounting, risk management, diversity inclusion and occupation work safety skills. </w:t>
      </w:r>
    </w:p>
    <w:p w14:paraId="2FCFC74C" w14:textId="77777777" w:rsidR="006E4437" w:rsidRPr="00037187" w:rsidRDefault="006E4437" w:rsidP="00700F15">
      <w:pPr>
        <w:pStyle w:val="SpaceAfter"/>
        <w:spacing w:after="0" w:line="240" w:lineRule="auto"/>
        <w:ind w:left="289"/>
        <w:jc w:val="both"/>
        <w:rPr>
          <w:color w:val="000000" w:themeColor="text1"/>
          <w:sz w:val="24"/>
          <w:szCs w:val="24"/>
        </w:rPr>
      </w:pPr>
    </w:p>
    <w:p w14:paraId="167FC95F" w14:textId="63E0F029" w:rsidR="00442123" w:rsidRPr="00037187" w:rsidRDefault="006E4437" w:rsidP="00700F15">
      <w:pPr>
        <w:pStyle w:val="Location"/>
        <w:ind w:left="0"/>
        <w:jc w:val="both"/>
        <w:rPr>
          <w:b/>
          <w:color w:val="000000" w:themeColor="text1"/>
          <w:sz w:val="24"/>
          <w:szCs w:val="24"/>
          <w:lang w:val="en-AU"/>
        </w:rPr>
      </w:pPr>
      <w:r w:rsidRPr="00037187">
        <w:rPr>
          <w:b/>
          <w:bCs/>
          <w:color w:val="000000" w:themeColor="text1"/>
          <w:sz w:val="24"/>
          <w:szCs w:val="24"/>
          <w:lang w:val="en-AU"/>
        </w:rPr>
        <w:t>University of Pisa, Italy</w:t>
      </w:r>
      <w:r w:rsidR="004F7E66" w:rsidRPr="00037187">
        <w:rPr>
          <w:b/>
          <w:bCs/>
          <w:color w:val="000000" w:themeColor="text1"/>
          <w:sz w:val="24"/>
          <w:szCs w:val="24"/>
          <w:lang w:val="en-AU"/>
        </w:rPr>
        <w:t xml:space="preserve">, </w:t>
      </w:r>
      <w:r w:rsidRPr="00037187">
        <w:rPr>
          <w:b/>
          <w:color w:val="000000" w:themeColor="text1"/>
          <w:sz w:val="24"/>
          <w:szCs w:val="24"/>
          <w:lang w:val="en-AU"/>
        </w:rPr>
        <w:t xml:space="preserve">Bachelor Degree in </w:t>
      </w:r>
      <w:r w:rsidR="004F7E66" w:rsidRPr="00037187">
        <w:rPr>
          <w:b/>
          <w:color w:val="000000" w:themeColor="text1"/>
          <w:sz w:val="24"/>
          <w:szCs w:val="24"/>
          <w:lang w:val="en-AU"/>
        </w:rPr>
        <w:t xml:space="preserve">Science of </w:t>
      </w:r>
      <w:r w:rsidRPr="00037187">
        <w:rPr>
          <w:b/>
          <w:color w:val="000000" w:themeColor="text1"/>
          <w:sz w:val="24"/>
          <w:szCs w:val="24"/>
          <w:lang w:val="en-AU"/>
        </w:rPr>
        <w:t>Tourism</w:t>
      </w:r>
    </w:p>
    <w:p w14:paraId="476A3879" w14:textId="56B9D045" w:rsidR="004F7E66" w:rsidRPr="00037187" w:rsidRDefault="004F7E66" w:rsidP="00700F15">
      <w:pPr>
        <w:pStyle w:val="Location"/>
        <w:ind w:left="0"/>
        <w:jc w:val="both"/>
        <w:rPr>
          <w:b/>
          <w:color w:val="000000" w:themeColor="text1"/>
          <w:sz w:val="24"/>
          <w:szCs w:val="24"/>
          <w:lang w:val="en-AU"/>
        </w:rPr>
      </w:pPr>
      <w:r w:rsidRPr="00037187">
        <w:rPr>
          <w:b/>
          <w:color w:val="000000" w:themeColor="text1"/>
          <w:sz w:val="24"/>
          <w:szCs w:val="24"/>
          <w:lang w:val="en-AU"/>
        </w:rPr>
        <w:t>2009 to 2011</w:t>
      </w:r>
    </w:p>
    <w:p w14:paraId="51056328" w14:textId="54010BD5" w:rsidR="004F7E66" w:rsidRPr="00037187" w:rsidRDefault="004F7E66" w:rsidP="00700F15">
      <w:pPr>
        <w:pStyle w:val="Location"/>
        <w:ind w:left="0"/>
        <w:jc w:val="both"/>
        <w:rPr>
          <w:color w:val="000000" w:themeColor="text1"/>
          <w:sz w:val="24"/>
          <w:szCs w:val="24"/>
          <w:lang w:val="en-AU"/>
        </w:rPr>
      </w:pPr>
      <w:r w:rsidRPr="00037187">
        <w:rPr>
          <w:color w:val="000000" w:themeColor="text1"/>
          <w:sz w:val="24"/>
          <w:szCs w:val="24"/>
          <w:lang w:val="en-AU"/>
        </w:rPr>
        <w:t>The university is ranked between the better of Italy and the degree that I undertake gave me notion of Humanistic and Economics disciplines that helped me to build a critic vision of the Tourisms and to be ready to work in the sector with awareness of the today world and preparation.</w:t>
      </w:r>
    </w:p>
    <w:p w14:paraId="70B433A7" w14:textId="77777777" w:rsidR="004F7E66" w:rsidRPr="00037187" w:rsidRDefault="004F7E66" w:rsidP="00700F15">
      <w:pPr>
        <w:pStyle w:val="Location"/>
        <w:ind w:left="0"/>
        <w:jc w:val="both"/>
        <w:rPr>
          <w:color w:val="000000" w:themeColor="text1"/>
          <w:sz w:val="24"/>
          <w:szCs w:val="24"/>
          <w:lang w:val="en-AU"/>
        </w:rPr>
      </w:pPr>
    </w:p>
    <w:p w14:paraId="4C2E90A4" w14:textId="77777777" w:rsidR="004F7E66" w:rsidRPr="00037187" w:rsidRDefault="004F7E66" w:rsidP="00700F15">
      <w:pPr>
        <w:pStyle w:val="Location"/>
        <w:ind w:left="0"/>
        <w:jc w:val="both"/>
        <w:rPr>
          <w:color w:val="000000" w:themeColor="text1"/>
          <w:sz w:val="24"/>
          <w:szCs w:val="24"/>
          <w:lang w:val="en-AU"/>
        </w:rPr>
      </w:pPr>
    </w:p>
    <w:p w14:paraId="3E6A5C9F" w14:textId="7B911975" w:rsidR="004C77F9" w:rsidRPr="00037187" w:rsidRDefault="004C77F9" w:rsidP="00700F15">
      <w:pPr>
        <w:pStyle w:val="IntenseQuote"/>
        <w:jc w:val="both"/>
        <w:rPr>
          <w:rFonts w:cs="Times"/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Languages</w:t>
      </w:r>
    </w:p>
    <w:p w14:paraId="5388767D" w14:textId="220B4476" w:rsidR="004C77F9" w:rsidRPr="00037187" w:rsidRDefault="004C77F9" w:rsidP="00700F15">
      <w:pPr>
        <w:pStyle w:val="NormalBodyText"/>
        <w:numPr>
          <w:ilvl w:val="0"/>
          <w:numId w:val="13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English: High proficiency, IELTS 7</w:t>
      </w:r>
    </w:p>
    <w:p w14:paraId="353677BF" w14:textId="5C407AFE" w:rsidR="004C77F9" w:rsidRPr="00037187" w:rsidRDefault="004C77F9" w:rsidP="00700F15">
      <w:pPr>
        <w:pStyle w:val="NormalBodyText"/>
        <w:numPr>
          <w:ilvl w:val="0"/>
          <w:numId w:val="13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Italian:  Mother tongue</w:t>
      </w:r>
    </w:p>
    <w:p w14:paraId="059CA82B" w14:textId="01B7DB11" w:rsidR="004C77F9" w:rsidRPr="00037187" w:rsidRDefault="004C77F9" w:rsidP="00700F15">
      <w:pPr>
        <w:pStyle w:val="NormalBodyText"/>
        <w:numPr>
          <w:ilvl w:val="0"/>
          <w:numId w:val="13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Spanish:  Work proficiency </w:t>
      </w:r>
    </w:p>
    <w:p w14:paraId="05B5E0ED" w14:textId="77777777" w:rsidR="004C77F9" w:rsidRPr="00037187" w:rsidRDefault="004C77F9" w:rsidP="00700F15">
      <w:pPr>
        <w:pStyle w:val="NormalBodyText"/>
        <w:jc w:val="both"/>
        <w:rPr>
          <w:color w:val="000000" w:themeColor="text1"/>
          <w:sz w:val="24"/>
          <w:szCs w:val="24"/>
        </w:rPr>
      </w:pPr>
    </w:p>
    <w:p w14:paraId="2D82922E" w14:textId="052EBD64" w:rsidR="004C77F9" w:rsidRPr="00037187" w:rsidRDefault="004C77F9" w:rsidP="00700F15">
      <w:pPr>
        <w:pStyle w:val="IntenseQuote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Interests</w:t>
      </w:r>
    </w:p>
    <w:p w14:paraId="071F3A02" w14:textId="77777777" w:rsidR="004F7E66" w:rsidRPr="00037187" w:rsidRDefault="004F7E66" w:rsidP="00700F15">
      <w:pPr>
        <w:pStyle w:val="Location"/>
        <w:ind w:left="720"/>
        <w:jc w:val="both"/>
        <w:rPr>
          <w:color w:val="000000" w:themeColor="text1"/>
          <w:sz w:val="24"/>
          <w:szCs w:val="24"/>
        </w:rPr>
      </w:pPr>
    </w:p>
    <w:p w14:paraId="34EB9821" w14:textId="22DE69FD" w:rsidR="00442123" w:rsidRPr="00037187" w:rsidRDefault="004C77F9" w:rsidP="00700F15">
      <w:p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I enjoy the good moments in the life and I try to have equilibrium between body and mind, as the ancient Latin said: </w:t>
      </w:r>
      <w:proofErr w:type="spellStart"/>
      <w:r w:rsidR="003E3AC2" w:rsidRPr="00037187">
        <w:rPr>
          <w:i/>
          <w:color w:val="000000" w:themeColor="text1"/>
          <w:sz w:val="24"/>
          <w:szCs w:val="24"/>
        </w:rPr>
        <w:t>mens</w:t>
      </w:r>
      <w:proofErr w:type="spellEnd"/>
      <w:r w:rsidRPr="00037187">
        <w:rPr>
          <w:i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037187">
        <w:rPr>
          <w:i/>
          <w:color w:val="000000" w:themeColor="text1"/>
          <w:sz w:val="24"/>
          <w:szCs w:val="24"/>
        </w:rPr>
        <w:t>sana</w:t>
      </w:r>
      <w:proofErr w:type="spellEnd"/>
      <w:proofErr w:type="gramEnd"/>
      <w:r w:rsidRPr="00037187">
        <w:rPr>
          <w:i/>
          <w:color w:val="000000" w:themeColor="text1"/>
          <w:sz w:val="24"/>
          <w:szCs w:val="24"/>
        </w:rPr>
        <w:t xml:space="preserve"> in </w:t>
      </w:r>
      <w:proofErr w:type="spellStart"/>
      <w:r w:rsidRPr="00037187">
        <w:rPr>
          <w:i/>
          <w:color w:val="000000" w:themeColor="text1"/>
          <w:sz w:val="24"/>
          <w:szCs w:val="24"/>
        </w:rPr>
        <w:t>corpore</w:t>
      </w:r>
      <w:proofErr w:type="spellEnd"/>
      <w:r w:rsidRPr="00037187">
        <w:rPr>
          <w:i/>
          <w:color w:val="000000" w:themeColor="text1"/>
          <w:sz w:val="24"/>
          <w:szCs w:val="24"/>
        </w:rPr>
        <w:t xml:space="preserve"> </w:t>
      </w:r>
      <w:proofErr w:type="spellStart"/>
      <w:r w:rsidRPr="00037187">
        <w:rPr>
          <w:i/>
          <w:color w:val="000000" w:themeColor="text1"/>
          <w:sz w:val="24"/>
          <w:szCs w:val="24"/>
        </w:rPr>
        <w:t>sano</w:t>
      </w:r>
      <w:proofErr w:type="spellEnd"/>
      <w:r w:rsidRPr="00037187">
        <w:rPr>
          <w:i/>
          <w:color w:val="000000" w:themeColor="text1"/>
          <w:sz w:val="24"/>
          <w:szCs w:val="24"/>
        </w:rPr>
        <w:t xml:space="preserve"> </w:t>
      </w:r>
      <w:r w:rsidRPr="00037187">
        <w:rPr>
          <w:color w:val="000000" w:themeColor="text1"/>
          <w:sz w:val="24"/>
          <w:szCs w:val="24"/>
        </w:rPr>
        <w:t xml:space="preserve">(the mind is health in a healthy body). For this reason I like to read but never too much and I practice sport but without fanaticism. </w:t>
      </w:r>
    </w:p>
    <w:p w14:paraId="5CD2CB6B" w14:textId="77777777" w:rsidR="00700F15" w:rsidRPr="00037187" w:rsidRDefault="00700F15" w:rsidP="00700F15">
      <w:pPr>
        <w:jc w:val="both"/>
        <w:rPr>
          <w:color w:val="000000" w:themeColor="text1"/>
          <w:sz w:val="24"/>
          <w:szCs w:val="24"/>
        </w:rPr>
      </w:pPr>
    </w:p>
    <w:p w14:paraId="1DD2AF0D" w14:textId="6E80C39F" w:rsidR="00700F15" w:rsidRPr="00037187" w:rsidRDefault="00705D66" w:rsidP="00700F15">
      <w:pPr>
        <w:pStyle w:val="IntenseQuote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Licenses</w:t>
      </w:r>
    </w:p>
    <w:p w14:paraId="0213C222" w14:textId="3EB83A45" w:rsidR="00442123" w:rsidRPr="00037187" w:rsidRDefault="00700F15" w:rsidP="00700F15">
      <w:pPr>
        <w:pStyle w:val="ListParagraph"/>
        <w:numPr>
          <w:ilvl w:val="0"/>
          <w:numId w:val="14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Drivers </w:t>
      </w:r>
      <w:r w:rsidR="00705D66" w:rsidRPr="00037187">
        <w:rPr>
          <w:color w:val="000000" w:themeColor="text1"/>
          <w:sz w:val="24"/>
          <w:szCs w:val="24"/>
        </w:rPr>
        <w:t>License</w:t>
      </w:r>
    </w:p>
    <w:p w14:paraId="507D23C1" w14:textId="2644764E" w:rsidR="00AA44F9" w:rsidRPr="00037187" w:rsidRDefault="00AA44F9" w:rsidP="00700F15">
      <w:pPr>
        <w:pStyle w:val="ListParagraph"/>
        <w:numPr>
          <w:ilvl w:val="0"/>
          <w:numId w:val="14"/>
        </w:num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RSA and RCG both valid in NSW</w:t>
      </w:r>
    </w:p>
    <w:p w14:paraId="0951F567" w14:textId="77777777" w:rsidR="00442123" w:rsidRPr="00037187" w:rsidRDefault="00442123" w:rsidP="00700F15">
      <w:pPr>
        <w:jc w:val="both"/>
        <w:rPr>
          <w:color w:val="000000" w:themeColor="text1"/>
          <w:sz w:val="24"/>
          <w:szCs w:val="24"/>
        </w:rPr>
      </w:pPr>
    </w:p>
    <w:p w14:paraId="51F25875" w14:textId="77777777" w:rsidR="00C10DDF" w:rsidRPr="00037187" w:rsidRDefault="00C10DDF" w:rsidP="00700F15">
      <w:pPr>
        <w:jc w:val="both"/>
        <w:rPr>
          <w:b/>
          <w:color w:val="000000" w:themeColor="text1"/>
          <w:sz w:val="24"/>
          <w:szCs w:val="24"/>
        </w:rPr>
      </w:pPr>
    </w:p>
    <w:p w14:paraId="344DDD4E" w14:textId="03273A64" w:rsidR="00C10DDF" w:rsidRPr="00037187" w:rsidRDefault="00C10DDF" w:rsidP="00700F15">
      <w:pPr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 xml:space="preserve"> </w:t>
      </w:r>
    </w:p>
    <w:p w14:paraId="3A8A6DBA" w14:textId="6844BCB2" w:rsidR="00F24E49" w:rsidRPr="00037187" w:rsidRDefault="004C77F9" w:rsidP="00037187">
      <w:pPr>
        <w:jc w:val="both"/>
        <w:rPr>
          <w:b/>
          <w:color w:val="000000" w:themeColor="text1"/>
          <w:sz w:val="24"/>
          <w:szCs w:val="24"/>
        </w:rPr>
      </w:pPr>
      <w:r w:rsidRPr="00037187">
        <w:rPr>
          <w:b/>
          <w:bCs/>
          <w:color w:val="000000" w:themeColor="text1"/>
          <w:sz w:val="24"/>
          <w:szCs w:val="24"/>
        </w:rPr>
        <w:t>Referees available on request</w:t>
      </w:r>
    </w:p>
    <w:p w14:paraId="127D2C3A" w14:textId="5C1EFA0C" w:rsidR="006E7D1D" w:rsidRPr="00037187" w:rsidRDefault="00A76EAE" w:rsidP="004C77F9">
      <w:pPr>
        <w:pStyle w:val="NormalBodyText"/>
        <w:ind w:left="0"/>
        <w:jc w:val="both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I</w:t>
      </w:r>
      <w:r w:rsidR="004C77F9" w:rsidRPr="00037187">
        <w:rPr>
          <w:color w:val="000000" w:themeColor="text1"/>
          <w:sz w:val="24"/>
          <w:szCs w:val="24"/>
        </w:rPr>
        <w:t xml:space="preserve"> look forward to hear from you,</w:t>
      </w:r>
    </w:p>
    <w:p w14:paraId="67165F45" w14:textId="0C21A675" w:rsidR="006E7D1D" w:rsidRPr="00037187" w:rsidRDefault="00037187" w:rsidP="00AF5C41">
      <w:pPr>
        <w:pStyle w:val="NormalBodyText"/>
        <w:jc w:val="both"/>
        <w:rPr>
          <w:rFonts w:ascii="Trebuchet MS" w:hAnsi="Trebuchet MS" w:cs="Trebuchet MS"/>
          <w:color w:val="000000" w:themeColor="text1"/>
          <w:sz w:val="28"/>
          <w:szCs w:val="28"/>
        </w:rPr>
      </w:pPr>
      <w:r w:rsidRPr="00037187">
        <w:rPr>
          <w:rFonts w:ascii="Times" w:hAnsi="Times" w:cs="Times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68D6FB69" wp14:editId="47ADBAD1">
            <wp:simplePos x="0" y="0"/>
            <wp:positionH relativeFrom="margin">
              <wp:posOffset>457200</wp:posOffset>
            </wp:positionH>
            <wp:positionV relativeFrom="margin">
              <wp:posOffset>7772400</wp:posOffset>
            </wp:positionV>
            <wp:extent cx="2898775" cy="84645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74AEA8" w14:textId="5C0B9421" w:rsidR="006E7D1D" w:rsidRPr="00037187" w:rsidRDefault="006E7D1D" w:rsidP="006E7D1D">
      <w:pPr>
        <w:pStyle w:val="NormalBodyText"/>
        <w:jc w:val="right"/>
        <w:rPr>
          <w:color w:val="000000" w:themeColor="text1"/>
          <w:sz w:val="24"/>
          <w:szCs w:val="24"/>
        </w:rPr>
      </w:pPr>
      <w:r w:rsidRPr="00037187">
        <w:rPr>
          <w:color w:val="000000" w:themeColor="text1"/>
          <w:sz w:val="24"/>
          <w:szCs w:val="24"/>
        </w:rPr>
        <w:t>Fabrizio Depascale</w:t>
      </w:r>
    </w:p>
    <w:p w14:paraId="6051CEBA" w14:textId="3BE2F018" w:rsidR="006E7D1D" w:rsidRPr="00037187" w:rsidRDefault="006E7D1D" w:rsidP="00AF5C41">
      <w:pPr>
        <w:pStyle w:val="NormalBodyText"/>
        <w:jc w:val="both"/>
        <w:rPr>
          <w:color w:val="000000" w:themeColor="text1"/>
          <w:sz w:val="24"/>
          <w:szCs w:val="24"/>
        </w:rPr>
      </w:pPr>
    </w:p>
    <w:sectPr w:rsidR="006E7D1D" w:rsidRPr="00037187">
      <w:headerReference w:type="default" r:id="rId10"/>
      <w:pgSz w:w="12240" w:h="15840"/>
      <w:pgMar w:top="1440" w:right="108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C24972" w14:textId="77777777" w:rsidR="00175904" w:rsidRDefault="00175904">
      <w:pPr>
        <w:spacing w:line="240" w:lineRule="auto"/>
      </w:pPr>
      <w:r>
        <w:separator/>
      </w:r>
    </w:p>
  </w:endnote>
  <w:endnote w:type="continuationSeparator" w:id="0">
    <w:p w14:paraId="6EF1F282" w14:textId="77777777" w:rsidR="00175904" w:rsidRDefault="001759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812A58" w14:textId="77777777" w:rsidR="00175904" w:rsidRDefault="00175904">
      <w:pPr>
        <w:spacing w:line="240" w:lineRule="auto"/>
      </w:pPr>
      <w:r>
        <w:separator/>
      </w:r>
    </w:p>
  </w:footnote>
  <w:footnote w:type="continuationSeparator" w:id="0">
    <w:p w14:paraId="28A4B05E" w14:textId="77777777" w:rsidR="00175904" w:rsidRDefault="001759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72A2A" w14:textId="4AD40F39" w:rsidR="00175904" w:rsidRDefault="00037187">
    <w:pPr>
      <w:pStyle w:val="YourName"/>
    </w:pPr>
    <w:sdt>
      <w:sdtPr>
        <w:alias w:val="Author"/>
        <w:id w:val="25244219"/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175904">
          <w:rPr>
            <w:lang w:val="en-AU"/>
          </w:rPr>
          <w:t>Resume                                                       FABRIZIO.DEPASCALE@GMAIL.COM</w:t>
        </w:r>
      </w:sdtContent>
    </w:sdt>
    <w:r w:rsidR="00175904">
      <w:tab/>
      <w:t xml:space="preserve">Page </w:t>
    </w:r>
    <w:r w:rsidR="00175904">
      <w:fldChar w:fldCharType="begin"/>
    </w:r>
    <w:r w:rsidR="00175904">
      <w:instrText xml:space="preserve"> PAGE   \* MERGEFORMAT </w:instrText>
    </w:r>
    <w:r w:rsidR="00175904">
      <w:fldChar w:fldCharType="separate"/>
    </w:r>
    <w:r>
      <w:rPr>
        <w:noProof/>
      </w:rPr>
      <w:t>4</w:t>
    </w:r>
    <w:r w:rsidR="00175904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6A048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75A6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4DE97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245059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A26167D"/>
    <w:multiLevelType w:val="hybridMultilevel"/>
    <w:tmpl w:val="D0B8B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33E23"/>
    <w:multiLevelType w:val="hybridMultilevel"/>
    <w:tmpl w:val="08E8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10616F"/>
    <w:multiLevelType w:val="hybridMultilevel"/>
    <w:tmpl w:val="E56CE340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3D1101C2"/>
    <w:multiLevelType w:val="hybridMultilevel"/>
    <w:tmpl w:val="3DDC8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BA1741"/>
    <w:multiLevelType w:val="hybridMultilevel"/>
    <w:tmpl w:val="9AC4F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174087"/>
    <w:multiLevelType w:val="hybridMultilevel"/>
    <w:tmpl w:val="548E2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C9207D"/>
    <w:multiLevelType w:val="hybridMultilevel"/>
    <w:tmpl w:val="15ACD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35255D"/>
    <w:multiLevelType w:val="hybridMultilevel"/>
    <w:tmpl w:val="3470F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CE09A5"/>
    <w:multiLevelType w:val="hybridMultilevel"/>
    <w:tmpl w:val="67FA4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61340"/>
    <w:multiLevelType w:val="hybridMultilevel"/>
    <w:tmpl w:val="5928D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11"/>
  </w:num>
  <w:num w:numId="10">
    <w:abstractNumId w:val="4"/>
  </w:num>
  <w:num w:numId="11">
    <w:abstractNumId w:val="5"/>
  </w:num>
  <w:num w:numId="12">
    <w:abstractNumId w:val="13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72D"/>
    <w:rsid w:val="00037187"/>
    <w:rsid w:val="000550FB"/>
    <w:rsid w:val="0005628D"/>
    <w:rsid w:val="000F0E7A"/>
    <w:rsid w:val="000F5284"/>
    <w:rsid w:val="00134A95"/>
    <w:rsid w:val="001604C1"/>
    <w:rsid w:val="00175904"/>
    <w:rsid w:val="001A703D"/>
    <w:rsid w:val="0020649A"/>
    <w:rsid w:val="002350EF"/>
    <w:rsid w:val="0029175C"/>
    <w:rsid w:val="002F20AB"/>
    <w:rsid w:val="002F5D1D"/>
    <w:rsid w:val="00390619"/>
    <w:rsid w:val="00393493"/>
    <w:rsid w:val="003A27B9"/>
    <w:rsid w:val="003A517E"/>
    <w:rsid w:val="003D75B8"/>
    <w:rsid w:val="003E3AC2"/>
    <w:rsid w:val="003F7B2E"/>
    <w:rsid w:val="0041535B"/>
    <w:rsid w:val="00442123"/>
    <w:rsid w:val="0048420B"/>
    <w:rsid w:val="004911C6"/>
    <w:rsid w:val="004B2BD3"/>
    <w:rsid w:val="004C77F9"/>
    <w:rsid w:val="004F7331"/>
    <w:rsid w:val="004F7E66"/>
    <w:rsid w:val="0050569B"/>
    <w:rsid w:val="00587B4A"/>
    <w:rsid w:val="00594974"/>
    <w:rsid w:val="005B14FE"/>
    <w:rsid w:val="00613C37"/>
    <w:rsid w:val="00614CEF"/>
    <w:rsid w:val="00650F3D"/>
    <w:rsid w:val="00661DA8"/>
    <w:rsid w:val="00694B97"/>
    <w:rsid w:val="006A6EFF"/>
    <w:rsid w:val="006C56F6"/>
    <w:rsid w:val="006E4437"/>
    <w:rsid w:val="006E7D1D"/>
    <w:rsid w:val="006F3AAF"/>
    <w:rsid w:val="00700F15"/>
    <w:rsid w:val="0070481B"/>
    <w:rsid w:val="00705D66"/>
    <w:rsid w:val="00706CA7"/>
    <w:rsid w:val="0073186E"/>
    <w:rsid w:val="00744C11"/>
    <w:rsid w:val="007A5522"/>
    <w:rsid w:val="007F4147"/>
    <w:rsid w:val="008358F6"/>
    <w:rsid w:val="008B37C3"/>
    <w:rsid w:val="008E7C86"/>
    <w:rsid w:val="00943DDB"/>
    <w:rsid w:val="009571C5"/>
    <w:rsid w:val="009B6A17"/>
    <w:rsid w:val="00A516DC"/>
    <w:rsid w:val="00A76EAE"/>
    <w:rsid w:val="00AA44F9"/>
    <w:rsid w:val="00AA5E39"/>
    <w:rsid w:val="00AF5C41"/>
    <w:rsid w:val="00B05D23"/>
    <w:rsid w:val="00B37A42"/>
    <w:rsid w:val="00B936F1"/>
    <w:rsid w:val="00BC7A4C"/>
    <w:rsid w:val="00C10DDF"/>
    <w:rsid w:val="00C225F2"/>
    <w:rsid w:val="00C7076C"/>
    <w:rsid w:val="00CE79A8"/>
    <w:rsid w:val="00D072BB"/>
    <w:rsid w:val="00DD14B1"/>
    <w:rsid w:val="00E23DE5"/>
    <w:rsid w:val="00E86C5B"/>
    <w:rsid w:val="00EC49BA"/>
    <w:rsid w:val="00ED0CDC"/>
    <w:rsid w:val="00F2372D"/>
    <w:rsid w:val="00F24E49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4C80A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0" w:line="264" w:lineRule="auto"/>
    </w:pPr>
    <w:rPr>
      <w:sz w:val="16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caps/>
      <w:color w:val="000000" w:themeColor="text1"/>
      <w:spacing w:val="10"/>
      <w:szCs w:val="28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spacing w:before="240" w:after="40"/>
      <w:outlineLvl w:val="1"/>
    </w:pPr>
    <w:rPr>
      <w:caps/>
      <w:color w:val="000000" w:themeColor="text1"/>
      <w:spacing w:val="10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pPr>
      <w:ind w:left="288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Pr>
      <w:rFonts w:asciiTheme="majorHAnsi" w:eastAsiaTheme="majorEastAsia" w:hAnsiTheme="majorHAnsi" w:cstheme="majorBidi"/>
      <w:b/>
      <w:bCs/>
      <w:caps/>
      <w:color w:val="000000" w:themeColor="text1"/>
      <w:spacing w:val="10"/>
      <w:sz w:val="16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semiHidden/>
    <w:rPr>
      <w:caps/>
      <w:color w:val="000000" w:themeColor="text1"/>
      <w:spacing w:val="10"/>
      <w:sz w:val="16"/>
    </w:rPr>
  </w:style>
  <w:style w:type="character" w:customStyle="1" w:styleId="Heading3Char">
    <w:name w:val="Heading 3 Char"/>
    <w:basedOn w:val="DefaultParagraphFont"/>
    <w:link w:val="Heading3"/>
    <w:uiPriority w:val="1"/>
    <w:semiHidden/>
    <w:rPr>
      <w:i/>
      <w:sz w:val="16"/>
    </w:rPr>
  </w:style>
  <w:style w:type="paragraph" w:customStyle="1" w:styleId="JobTitle">
    <w:name w:val="Job Title"/>
    <w:basedOn w:val="Normal"/>
    <w:link w:val="JobTitleChar"/>
    <w:qFormat/>
    <w:pPr>
      <w:tabs>
        <w:tab w:val="left" w:pos="7560"/>
      </w:tabs>
      <w:ind w:left="288"/>
    </w:pPr>
    <w:rPr>
      <w:b/>
    </w:rPr>
  </w:style>
  <w:style w:type="character" w:customStyle="1" w:styleId="JobTitleChar">
    <w:name w:val="Job Title Char"/>
    <w:basedOn w:val="DefaultParagraphFont"/>
    <w:link w:val="JobTitle"/>
    <w:rPr>
      <w:b/>
      <w:sz w:val="16"/>
    </w:rPr>
  </w:style>
  <w:style w:type="paragraph" w:customStyle="1" w:styleId="ContactInformation">
    <w:name w:val="Contact Information"/>
    <w:basedOn w:val="Normal"/>
    <w:qFormat/>
    <w:pPr>
      <w:spacing w:after="400"/>
      <w:ind w:left="288"/>
    </w:pPr>
  </w:style>
  <w:style w:type="paragraph" w:customStyle="1" w:styleId="NormalBodyText">
    <w:name w:val="Normal Body Text"/>
    <w:basedOn w:val="Normal"/>
    <w:qFormat/>
    <w:pPr>
      <w:tabs>
        <w:tab w:val="left" w:pos="7560"/>
      </w:tabs>
      <w:ind w:left="288"/>
    </w:pPr>
  </w:style>
  <w:style w:type="paragraph" w:customStyle="1" w:styleId="AllCaps">
    <w:name w:val="All Caps"/>
    <w:basedOn w:val="Normal"/>
    <w:semiHidden/>
    <w:unhideWhenUsed/>
    <w:qFormat/>
    <w:rPr>
      <w:caps/>
      <w:spacing w:val="20"/>
      <w:sz w:val="15"/>
    </w:rPr>
  </w:style>
  <w:style w:type="paragraph" w:customStyle="1" w:styleId="Location">
    <w:name w:val="Location"/>
    <w:basedOn w:val="Normal"/>
    <w:qFormat/>
    <w:pPr>
      <w:ind w:left="288"/>
    </w:pPr>
  </w:style>
  <w:style w:type="paragraph" w:customStyle="1" w:styleId="SpaceAfter">
    <w:name w:val="Space After"/>
    <w:basedOn w:val="Normal"/>
    <w:qFormat/>
    <w:pPr>
      <w:tabs>
        <w:tab w:val="left" w:pos="7560"/>
      </w:tabs>
      <w:spacing w:after="160"/>
      <w:ind w:left="288" w:right="288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YourName">
    <w:name w:val="Your Name"/>
    <w:basedOn w:val="Normal"/>
    <w:qFormat/>
    <w:pPr>
      <w:keepNext/>
      <w:keepLines/>
      <w:tabs>
        <w:tab w:val="left" w:pos="8640"/>
      </w:tabs>
      <w:spacing w:after="40"/>
      <w:outlineLvl w:val="0"/>
    </w:pPr>
    <w:rPr>
      <w:rFonts w:asciiTheme="majorHAnsi" w:eastAsiaTheme="majorEastAsia" w:hAnsiTheme="majorHAnsi" w:cstheme="majorBidi"/>
      <w:b/>
      <w:bCs/>
      <w:caps/>
      <w:color w:val="000000" w:themeColor="text1"/>
      <w:spacing w:val="10"/>
      <w:szCs w:val="28"/>
    </w:rPr>
  </w:style>
  <w:style w:type="paragraph" w:customStyle="1" w:styleId="SpaceAfter1NoRightIndent">
    <w:name w:val="Space After 1 (No Right Indent)"/>
    <w:basedOn w:val="Normal"/>
    <w:qFormat/>
    <w:pPr>
      <w:tabs>
        <w:tab w:val="left" w:pos="7560"/>
      </w:tabs>
      <w:spacing w:after="160"/>
      <w:ind w:left="288"/>
    </w:pPr>
  </w:style>
  <w:style w:type="paragraph" w:customStyle="1" w:styleId="SectionHeading">
    <w:name w:val="Section Heading"/>
    <w:basedOn w:val="Normal"/>
    <w:qFormat/>
    <w:pPr>
      <w:spacing w:before="240" w:after="40"/>
      <w:outlineLvl w:val="1"/>
    </w:pPr>
    <w:rPr>
      <w:caps/>
      <w:color w:val="000000" w:themeColor="text1"/>
      <w:spacing w:val="10"/>
    </w:rPr>
  </w:style>
  <w:style w:type="paragraph" w:customStyle="1" w:styleId="ItalicHeading">
    <w:name w:val="Italic Heading"/>
    <w:basedOn w:val="Normal"/>
    <w:qFormat/>
    <w:pPr>
      <w:ind w:left="288"/>
      <w:outlineLvl w:val="2"/>
    </w:pPr>
    <w:rPr>
      <w:i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paragraph" w:styleId="ListParagraph">
    <w:name w:val="List Paragraph"/>
    <w:basedOn w:val="Normal"/>
    <w:uiPriority w:val="34"/>
    <w:qFormat/>
    <w:rsid w:val="008358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4B97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4"/>
    <w:qFormat/>
    <w:rsid w:val="009B6A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4"/>
    <w:rsid w:val="009B6A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AA5E39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link w:val="SubtitleChar"/>
    <w:uiPriority w:val="5"/>
    <w:qFormat/>
    <w:rsid w:val="004F73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5"/>
    <w:rsid w:val="004F73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lockText">
    <w:name w:val="Block Text"/>
    <w:basedOn w:val="Normal"/>
    <w:uiPriority w:val="3"/>
    <w:qFormat/>
    <w:rsid w:val="004F733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73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7331"/>
    <w:rPr>
      <w:b/>
      <w:bCs/>
      <w:i/>
      <w:iCs/>
      <w:color w:val="4F81BD" w:themeColor="accent1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pPr>
      <w:spacing w:after="0" w:line="264" w:lineRule="auto"/>
    </w:pPr>
    <w:rPr>
      <w:sz w:val="16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caps/>
      <w:color w:val="000000" w:themeColor="text1"/>
      <w:spacing w:val="10"/>
      <w:szCs w:val="28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pPr>
      <w:spacing w:before="240" w:after="40"/>
      <w:outlineLvl w:val="1"/>
    </w:pPr>
    <w:rPr>
      <w:caps/>
      <w:color w:val="000000" w:themeColor="text1"/>
      <w:spacing w:val="10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pPr>
      <w:ind w:left="288"/>
      <w:outlineLvl w:val="2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semiHidden/>
    <w:rPr>
      <w:rFonts w:asciiTheme="majorHAnsi" w:eastAsiaTheme="majorEastAsia" w:hAnsiTheme="majorHAnsi" w:cstheme="majorBidi"/>
      <w:b/>
      <w:bCs/>
      <w:caps/>
      <w:color w:val="000000" w:themeColor="text1"/>
      <w:spacing w:val="10"/>
      <w:sz w:val="16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semiHidden/>
    <w:rPr>
      <w:caps/>
      <w:color w:val="000000" w:themeColor="text1"/>
      <w:spacing w:val="10"/>
      <w:sz w:val="16"/>
    </w:rPr>
  </w:style>
  <w:style w:type="character" w:customStyle="1" w:styleId="Heading3Char">
    <w:name w:val="Heading 3 Char"/>
    <w:basedOn w:val="DefaultParagraphFont"/>
    <w:link w:val="Heading3"/>
    <w:uiPriority w:val="1"/>
    <w:semiHidden/>
    <w:rPr>
      <w:i/>
      <w:sz w:val="16"/>
    </w:rPr>
  </w:style>
  <w:style w:type="paragraph" w:customStyle="1" w:styleId="JobTitle">
    <w:name w:val="Job Title"/>
    <w:basedOn w:val="Normal"/>
    <w:link w:val="JobTitleChar"/>
    <w:qFormat/>
    <w:pPr>
      <w:tabs>
        <w:tab w:val="left" w:pos="7560"/>
      </w:tabs>
      <w:ind w:left="288"/>
    </w:pPr>
    <w:rPr>
      <w:b/>
    </w:rPr>
  </w:style>
  <w:style w:type="character" w:customStyle="1" w:styleId="JobTitleChar">
    <w:name w:val="Job Title Char"/>
    <w:basedOn w:val="DefaultParagraphFont"/>
    <w:link w:val="JobTitle"/>
    <w:rPr>
      <w:b/>
      <w:sz w:val="16"/>
    </w:rPr>
  </w:style>
  <w:style w:type="paragraph" w:customStyle="1" w:styleId="ContactInformation">
    <w:name w:val="Contact Information"/>
    <w:basedOn w:val="Normal"/>
    <w:qFormat/>
    <w:pPr>
      <w:spacing w:after="400"/>
      <w:ind w:left="288"/>
    </w:pPr>
  </w:style>
  <w:style w:type="paragraph" w:customStyle="1" w:styleId="NormalBodyText">
    <w:name w:val="Normal Body Text"/>
    <w:basedOn w:val="Normal"/>
    <w:qFormat/>
    <w:pPr>
      <w:tabs>
        <w:tab w:val="left" w:pos="7560"/>
      </w:tabs>
      <w:ind w:left="288"/>
    </w:pPr>
  </w:style>
  <w:style w:type="paragraph" w:customStyle="1" w:styleId="AllCaps">
    <w:name w:val="All Caps"/>
    <w:basedOn w:val="Normal"/>
    <w:semiHidden/>
    <w:unhideWhenUsed/>
    <w:qFormat/>
    <w:rPr>
      <w:caps/>
      <w:spacing w:val="20"/>
      <w:sz w:val="15"/>
    </w:rPr>
  </w:style>
  <w:style w:type="paragraph" w:customStyle="1" w:styleId="Location">
    <w:name w:val="Location"/>
    <w:basedOn w:val="Normal"/>
    <w:qFormat/>
    <w:pPr>
      <w:ind w:left="288"/>
    </w:pPr>
  </w:style>
  <w:style w:type="paragraph" w:customStyle="1" w:styleId="SpaceAfter">
    <w:name w:val="Space After"/>
    <w:basedOn w:val="Normal"/>
    <w:qFormat/>
    <w:pPr>
      <w:tabs>
        <w:tab w:val="left" w:pos="7560"/>
      </w:tabs>
      <w:spacing w:after="160"/>
      <w:ind w:left="288" w:right="288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YourName">
    <w:name w:val="Your Name"/>
    <w:basedOn w:val="Normal"/>
    <w:qFormat/>
    <w:pPr>
      <w:keepNext/>
      <w:keepLines/>
      <w:tabs>
        <w:tab w:val="left" w:pos="8640"/>
      </w:tabs>
      <w:spacing w:after="40"/>
      <w:outlineLvl w:val="0"/>
    </w:pPr>
    <w:rPr>
      <w:rFonts w:asciiTheme="majorHAnsi" w:eastAsiaTheme="majorEastAsia" w:hAnsiTheme="majorHAnsi" w:cstheme="majorBidi"/>
      <w:b/>
      <w:bCs/>
      <w:caps/>
      <w:color w:val="000000" w:themeColor="text1"/>
      <w:spacing w:val="10"/>
      <w:szCs w:val="28"/>
    </w:rPr>
  </w:style>
  <w:style w:type="paragraph" w:customStyle="1" w:styleId="SpaceAfter1NoRightIndent">
    <w:name w:val="Space After 1 (No Right Indent)"/>
    <w:basedOn w:val="Normal"/>
    <w:qFormat/>
    <w:pPr>
      <w:tabs>
        <w:tab w:val="left" w:pos="7560"/>
      </w:tabs>
      <w:spacing w:after="160"/>
      <w:ind w:left="288"/>
    </w:pPr>
  </w:style>
  <w:style w:type="paragraph" w:customStyle="1" w:styleId="SectionHeading">
    <w:name w:val="Section Heading"/>
    <w:basedOn w:val="Normal"/>
    <w:qFormat/>
    <w:pPr>
      <w:spacing w:before="240" w:after="40"/>
      <w:outlineLvl w:val="1"/>
    </w:pPr>
    <w:rPr>
      <w:caps/>
      <w:color w:val="000000" w:themeColor="text1"/>
      <w:spacing w:val="10"/>
    </w:rPr>
  </w:style>
  <w:style w:type="paragraph" w:customStyle="1" w:styleId="ItalicHeading">
    <w:name w:val="Italic Heading"/>
    <w:basedOn w:val="Normal"/>
    <w:qFormat/>
    <w:pPr>
      <w:ind w:left="288"/>
      <w:outlineLvl w:val="2"/>
    </w:pPr>
    <w:rPr>
      <w:i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sz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sz w:val="16"/>
    </w:rPr>
  </w:style>
  <w:style w:type="paragraph" w:styleId="ListParagraph">
    <w:name w:val="List Paragraph"/>
    <w:basedOn w:val="Normal"/>
    <w:uiPriority w:val="34"/>
    <w:qFormat/>
    <w:rsid w:val="008358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94B97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4"/>
    <w:qFormat/>
    <w:rsid w:val="009B6A1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4"/>
    <w:rsid w:val="009B6A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AA5E39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link w:val="SubtitleChar"/>
    <w:uiPriority w:val="5"/>
    <w:qFormat/>
    <w:rsid w:val="004F733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5"/>
    <w:rsid w:val="004F733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lockText">
    <w:name w:val="Block Text"/>
    <w:basedOn w:val="Normal"/>
    <w:uiPriority w:val="3"/>
    <w:qFormat/>
    <w:rsid w:val="004F733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733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7331"/>
    <w:rPr>
      <w:b/>
      <w:bCs/>
      <w:i/>
      <w:iCs/>
      <w:color w:val="4F81BD" w:themeColor="accent1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4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\AppData\Roaming\Microsoft\Templates\CurriculumVita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63508A1-ED12-4352-BFE5-9256697DF1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\Users\fab\AppData\Roaming\Microsoft\Templates\CurriculumVitae.dotx</Template>
  <TotalTime>3</TotalTime>
  <Pages>4</Pages>
  <Words>830</Words>
  <Characters>4737</Characters>
  <Application>Microsoft Macintosh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/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Resume                                                       FABRIZIO.DEPASCALE@GMAIL.COM</dc:creator>
  <cp:lastModifiedBy>Fabrizio Depascale</cp:lastModifiedBy>
  <cp:revision>2</cp:revision>
  <cp:lastPrinted>2014-09-05T07:38:00Z</cp:lastPrinted>
  <dcterms:created xsi:type="dcterms:W3CDTF">2014-12-02T02:53:00Z</dcterms:created>
  <dcterms:modified xsi:type="dcterms:W3CDTF">2014-12-02T02:53:00Z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TC101695599990</vt:lpwstr>
  </property>
</Properties>
</file>